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89BCC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723378" wp14:editId="152D36BF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</wp:posOffset>
                </wp:positionV>
                <wp:extent cx="4914900" cy="914400"/>
                <wp:effectExtent l="0" t="0" r="3810" b="254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D40A6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b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b/>
                                <w:lang w:eastAsia="en-US"/>
                              </w:rPr>
                              <w:t>Cegléd Város Polgármesterétől</w:t>
                            </w:r>
                          </w:p>
                          <w:p w14:paraId="4885F5DF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2700 Cegléd, Kossuth tér 1.</w:t>
                            </w:r>
                          </w:p>
                          <w:p w14:paraId="5636567C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Levélcím: 2701 Cegléd, Pf.: 85.</w:t>
                            </w:r>
                          </w:p>
                          <w:p w14:paraId="7DA0B127" w14:textId="77777777" w:rsidR="00067BCA" w:rsidRPr="00370B84" w:rsidRDefault="00067BCA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Tel.: 06/53/511-400, E-mail: polgarmester@cegledph.hu</w:t>
                            </w:r>
                          </w:p>
                          <w:p w14:paraId="18B92AC5" w14:textId="77777777" w:rsidR="00067BCA" w:rsidRPr="005B18C0" w:rsidRDefault="00067BCA" w:rsidP="00082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23378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in;margin-top:9pt;width:387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" filled="f" stroked="f">
                <v:textbox>
                  <w:txbxContent>
                    <w:p w14:paraId="445D40A6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b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b/>
                          <w:lang w:eastAsia="en-US"/>
                        </w:rPr>
                        <w:t>Cegléd Város Polgármesterétől</w:t>
                      </w:r>
                    </w:p>
                    <w:p w14:paraId="4885F5DF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2700 Cegléd, Kossuth tér 1.</w:t>
                      </w:r>
                    </w:p>
                    <w:p w14:paraId="5636567C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Levélcím: 2701 Cegléd, Pf.: 85.</w:t>
                      </w:r>
                    </w:p>
                    <w:p w14:paraId="7DA0B127" w14:textId="77777777" w:rsidR="00067BCA" w:rsidRPr="00370B84" w:rsidRDefault="00067BCA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Tel.: 06/53/511-400, E-mail: polgarmester@cegledph.hu</w:t>
                      </w:r>
                    </w:p>
                    <w:p w14:paraId="18B92AC5" w14:textId="77777777" w:rsidR="00067BCA" w:rsidRPr="005B18C0" w:rsidRDefault="00067BCA" w:rsidP="000824F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71CA0">
        <w:rPr>
          <w:noProof/>
        </w:rPr>
        <w:drawing>
          <wp:inline distT="0" distB="0" distL="0" distR="0" wp14:anchorId="029A010D" wp14:editId="69270F86">
            <wp:extent cx="828675" cy="9525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DBA5B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8B67EE" wp14:editId="711ED8E5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5257800" cy="0"/>
                <wp:effectExtent l="5715" t="12700" r="13335" b="6350"/>
                <wp:wrapNone/>
                <wp:docPr id="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116837A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65pt" to="46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Ax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"/>
            </w:pict>
          </mc:Fallback>
        </mc:AlternateContent>
      </w:r>
    </w:p>
    <w:p w14:paraId="3332E5FD" w14:textId="77777777" w:rsidR="006B5C7C" w:rsidRPr="006D4E72" w:rsidRDefault="00F275D1" w:rsidP="005E0449">
      <w:pPr>
        <w:tabs>
          <w:tab w:val="left" w:pos="4678"/>
        </w:tabs>
        <w:rPr>
          <w:b/>
          <w:sz w:val="22"/>
          <w:szCs w:val="22"/>
        </w:rPr>
      </w:pPr>
      <w:r w:rsidRPr="006D4E72">
        <w:rPr>
          <w:sz w:val="22"/>
          <w:szCs w:val="22"/>
          <w:u w:val="single"/>
        </w:rPr>
        <w:t>Iktatószám</w:t>
      </w:r>
      <w:r w:rsidR="00315725" w:rsidRPr="006D4E72">
        <w:rPr>
          <w:sz w:val="22"/>
          <w:szCs w:val="22"/>
        </w:rPr>
        <w:t xml:space="preserve">: </w:t>
      </w:r>
      <w:r w:rsidR="000651DC">
        <w:rPr>
          <w:sz w:val="22"/>
          <w:szCs w:val="22"/>
        </w:rPr>
        <w:t>C/</w:t>
      </w:r>
      <w:r w:rsidR="005E0449">
        <w:rPr>
          <w:sz w:val="22"/>
          <w:szCs w:val="22"/>
        </w:rPr>
        <w:t>22892</w:t>
      </w:r>
      <w:r w:rsidR="000651DC">
        <w:rPr>
          <w:sz w:val="22"/>
          <w:szCs w:val="22"/>
        </w:rPr>
        <w:t>-</w:t>
      </w:r>
      <w:r w:rsidR="005E0449">
        <w:rPr>
          <w:sz w:val="22"/>
          <w:szCs w:val="22"/>
        </w:rPr>
        <w:t>12</w:t>
      </w:r>
      <w:r w:rsidR="00357E9C" w:rsidRPr="006D4E72">
        <w:rPr>
          <w:sz w:val="22"/>
          <w:szCs w:val="22"/>
        </w:rPr>
        <w:t>/</w:t>
      </w:r>
      <w:r w:rsidR="007277AB" w:rsidRPr="006D4E72">
        <w:rPr>
          <w:sz w:val="22"/>
          <w:szCs w:val="22"/>
        </w:rPr>
        <w:t>202</w:t>
      </w:r>
      <w:r w:rsidR="005E0449">
        <w:rPr>
          <w:sz w:val="22"/>
          <w:szCs w:val="22"/>
        </w:rPr>
        <w:t>6</w:t>
      </w:r>
      <w:r w:rsidR="00FD00BA" w:rsidRPr="006D4E72">
        <w:rPr>
          <w:sz w:val="22"/>
          <w:szCs w:val="22"/>
        </w:rPr>
        <w:t>.</w:t>
      </w:r>
      <w:r w:rsidR="006B5C7C" w:rsidRPr="006D4E72">
        <w:rPr>
          <w:sz w:val="22"/>
          <w:szCs w:val="22"/>
        </w:rPr>
        <w:t xml:space="preserve">                                           </w:t>
      </w:r>
      <w:r w:rsidR="001A503A">
        <w:rPr>
          <w:sz w:val="22"/>
          <w:szCs w:val="22"/>
        </w:rPr>
        <w:t xml:space="preserve"> </w:t>
      </w:r>
      <w:r w:rsidR="00315725" w:rsidRPr="006D4E72">
        <w:rPr>
          <w:sz w:val="22"/>
          <w:szCs w:val="22"/>
          <w:u w:val="single"/>
        </w:rPr>
        <w:t>Tárgy</w:t>
      </w:r>
      <w:r w:rsidR="00315725" w:rsidRPr="006D4E72">
        <w:rPr>
          <w:sz w:val="22"/>
          <w:szCs w:val="22"/>
        </w:rPr>
        <w:t xml:space="preserve">: </w:t>
      </w:r>
      <w:r w:rsidR="00410078" w:rsidRPr="006D4E72">
        <w:rPr>
          <w:b/>
          <w:sz w:val="22"/>
          <w:szCs w:val="22"/>
        </w:rPr>
        <w:t>20</w:t>
      </w:r>
      <w:r w:rsidR="007277AB" w:rsidRPr="006D4E72">
        <w:rPr>
          <w:b/>
          <w:sz w:val="22"/>
          <w:szCs w:val="22"/>
        </w:rPr>
        <w:t>2</w:t>
      </w:r>
      <w:r w:rsidR="005E0449">
        <w:rPr>
          <w:b/>
          <w:sz w:val="22"/>
          <w:szCs w:val="22"/>
        </w:rPr>
        <w:t>6</w:t>
      </w:r>
      <w:r w:rsidR="00410078" w:rsidRPr="006D4E72">
        <w:rPr>
          <w:b/>
          <w:sz w:val="22"/>
          <w:szCs w:val="22"/>
        </w:rPr>
        <w:t>. évi</w:t>
      </w:r>
      <w:r w:rsidR="000374C6" w:rsidRPr="006D4E72">
        <w:rPr>
          <w:b/>
          <w:sz w:val="22"/>
          <w:szCs w:val="22"/>
        </w:rPr>
        <w:t xml:space="preserve"> </w:t>
      </w:r>
      <w:r w:rsidR="009762C6">
        <w:rPr>
          <w:b/>
          <w:sz w:val="22"/>
          <w:szCs w:val="22"/>
        </w:rPr>
        <w:t>önkormányzati sporttámogatási</w:t>
      </w:r>
      <w:r w:rsidR="006B5C7C" w:rsidRPr="006D4E72">
        <w:rPr>
          <w:b/>
          <w:sz w:val="22"/>
          <w:szCs w:val="22"/>
        </w:rPr>
        <w:t xml:space="preserve"> </w:t>
      </w:r>
    </w:p>
    <w:p w14:paraId="42ADE5D7" w14:textId="77777777" w:rsidR="002960A6" w:rsidRPr="006D4E72" w:rsidRDefault="004A127C" w:rsidP="006B5C7C">
      <w:pPr>
        <w:tabs>
          <w:tab w:val="left" w:pos="5040"/>
        </w:tabs>
        <w:ind w:left="4254" w:hanging="4254"/>
        <w:rPr>
          <w:b/>
          <w:sz w:val="22"/>
          <w:szCs w:val="22"/>
        </w:rPr>
      </w:pPr>
      <w:r w:rsidRPr="006D4E72">
        <w:rPr>
          <w:sz w:val="22"/>
          <w:szCs w:val="22"/>
          <w:u w:val="single"/>
        </w:rPr>
        <w:t>Előterjesztő</w:t>
      </w:r>
      <w:r w:rsidRPr="006D4E72">
        <w:rPr>
          <w:sz w:val="22"/>
          <w:szCs w:val="22"/>
        </w:rPr>
        <w:t xml:space="preserve">: </w:t>
      </w:r>
      <w:r w:rsidR="006B5C7C" w:rsidRPr="006D4E72">
        <w:rPr>
          <w:sz w:val="22"/>
          <w:szCs w:val="22"/>
        </w:rPr>
        <w:t xml:space="preserve">Dr. Csáky András polgármester                 </w:t>
      </w:r>
      <w:r w:rsidR="009762C6">
        <w:rPr>
          <w:sz w:val="22"/>
          <w:szCs w:val="22"/>
        </w:rPr>
        <w:t xml:space="preserve">    </w:t>
      </w:r>
      <w:r w:rsidR="003C4A35" w:rsidRPr="006D4E72">
        <w:rPr>
          <w:b/>
          <w:sz w:val="22"/>
          <w:szCs w:val="22"/>
        </w:rPr>
        <w:t>k</w:t>
      </w:r>
      <w:r w:rsidR="009762C6">
        <w:rPr>
          <w:b/>
          <w:sz w:val="22"/>
          <w:szCs w:val="22"/>
        </w:rPr>
        <w:t>eretösszegre</w:t>
      </w:r>
      <w:r w:rsidR="006B5C7C" w:rsidRPr="006D4E72">
        <w:rPr>
          <w:b/>
          <w:sz w:val="22"/>
          <w:szCs w:val="22"/>
        </w:rPr>
        <w:t xml:space="preserve"> beérkezett pályázatok elbírálása</w:t>
      </w:r>
    </w:p>
    <w:p w14:paraId="24573529" w14:textId="77777777" w:rsidR="0081113D" w:rsidRDefault="004A127C" w:rsidP="001800FD">
      <w:pPr>
        <w:tabs>
          <w:tab w:val="left" w:pos="5040"/>
        </w:tabs>
        <w:rPr>
          <w:sz w:val="22"/>
          <w:szCs w:val="22"/>
        </w:rPr>
      </w:pPr>
      <w:r w:rsidRPr="006D4E72">
        <w:rPr>
          <w:sz w:val="22"/>
          <w:szCs w:val="22"/>
          <w:u w:val="single"/>
        </w:rPr>
        <w:t>Szakmai előterjesztő</w:t>
      </w:r>
      <w:r w:rsidRPr="006D4E72">
        <w:rPr>
          <w:sz w:val="22"/>
          <w:szCs w:val="22"/>
        </w:rPr>
        <w:t xml:space="preserve">: </w:t>
      </w:r>
      <w:r w:rsidR="001800FD" w:rsidRPr="006D4E72">
        <w:rPr>
          <w:sz w:val="22"/>
          <w:szCs w:val="22"/>
        </w:rPr>
        <w:t xml:space="preserve">dr. </w:t>
      </w:r>
      <w:r w:rsidR="007277AB" w:rsidRPr="006D4E72">
        <w:rPr>
          <w:sz w:val="22"/>
          <w:szCs w:val="22"/>
        </w:rPr>
        <w:t>Gujka Attila</w:t>
      </w:r>
      <w:r w:rsidR="001800FD" w:rsidRPr="006D4E72">
        <w:rPr>
          <w:sz w:val="22"/>
          <w:szCs w:val="22"/>
        </w:rPr>
        <w:t xml:space="preserve"> irodavezető</w:t>
      </w:r>
      <w:r w:rsidR="001800FD" w:rsidRPr="006D4E72">
        <w:rPr>
          <w:sz w:val="22"/>
          <w:szCs w:val="22"/>
        </w:rPr>
        <w:tab/>
      </w:r>
      <w:r w:rsidR="002960A6" w:rsidRPr="006D4E72">
        <w:rPr>
          <w:sz w:val="22"/>
          <w:szCs w:val="22"/>
          <w:u w:val="single"/>
        </w:rPr>
        <w:t>Melléklet:</w:t>
      </w:r>
      <w:r w:rsidR="002960A6" w:rsidRPr="006D4E72">
        <w:rPr>
          <w:sz w:val="22"/>
          <w:szCs w:val="22"/>
        </w:rPr>
        <w:t xml:space="preserve"> </w:t>
      </w:r>
      <w:r w:rsidR="0081113D">
        <w:rPr>
          <w:sz w:val="22"/>
          <w:szCs w:val="22"/>
        </w:rPr>
        <w:t xml:space="preserve">Összefoglaló táblázat a beérkezett </w:t>
      </w:r>
    </w:p>
    <w:p w14:paraId="409F2762" w14:textId="77777777" w:rsidR="0081113D" w:rsidRPr="006D4E72" w:rsidRDefault="001800FD" w:rsidP="0081113D">
      <w:pPr>
        <w:tabs>
          <w:tab w:val="left" w:pos="5040"/>
        </w:tabs>
        <w:rPr>
          <w:sz w:val="22"/>
          <w:szCs w:val="22"/>
        </w:rPr>
      </w:pPr>
      <w:r w:rsidRPr="006D4E72">
        <w:rPr>
          <w:sz w:val="22"/>
          <w:szCs w:val="22"/>
          <w:u w:val="single"/>
        </w:rPr>
        <w:t>Ügyintéző</w:t>
      </w:r>
      <w:r w:rsidR="00A26257" w:rsidRPr="006D4E72">
        <w:rPr>
          <w:sz w:val="22"/>
          <w:szCs w:val="22"/>
        </w:rPr>
        <w:t xml:space="preserve">: </w:t>
      </w:r>
      <w:r w:rsidR="001D02AB" w:rsidRPr="006D4E72">
        <w:rPr>
          <w:sz w:val="22"/>
          <w:szCs w:val="22"/>
        </w:rPr>
        <w:t>Zsámberger Katalin</w:t>
      </w:r>
      <w:r w:rsidR="00D12FC1" w:rsidRPr="006D4E72">
        <w:rPr>
          <w:sz w:val="22"/>
          <w:szCs w:val="22"/>
        </w:rPr>
        <w:t xml:space="preserve"> gazdasági ügyintéző</w:t>
      </w:r>
      <w:r w:rsidR="0081113D">
        <w:rPr>
          <w:sz w:val="22"/>
          <w:szCs w:val="22"/>
        </w:rPr>
        <w:tab/>
        <w:t>pályázatokról</w:t>
      </w:r>
    </w:p>
    <w:p w14:paraId="34B6AB00" w14:textId="77777777" w:rsidR="00E76C04" w:rsidRPr="00CC3E13" w:rsidRDefault="00E76C04" w:rsidP="00315725">
      <w:pPr>
        <w:rPr>
          <w:sz w:val="23"/>
          <w:szCs w:val="23"/>
        </w:rPr>
      </w:pPr>
    </w:p>
    <w:p w14:paraId="5ECAF504" w14:textId="77777777" w:rsidR="00315725" w:rsidRPr="00CC3E13" w:rsidRDefault="00F275D1" w:rsidP="00B57273">
      <w:pPr>
        <w:jc w:val="center"/>
        <w:rPr>
          <w:b/>
          <w:spacing w:val="40"/>
          <w:sz w:val="23"/>
          <w:szCs w:val="23"/>
        </w:rPr>
      </w:pPr>
      <w:r w:rsidRPr="00CC3E13">
        <w:rPr>
          <w:b/>
          <w:spacing w:val="40"/>
          <w:sz w:val="23"/>
          <w:szCs w:val="23"/>
        </w:rPr>
        <w:t>E</w:t>
      </w:r>
      <w:r w:rsidR="00315725" w:rsidRPr="00CC3E13">
        <w:rPr>
          <w:b/>
          <w:spacing w:val="40"/>
          <w:sz w:val="23"/>
          <w:szCs w:val="23"/>
        </w:rPr>
        <w:t>LŐTERJESZTÉS</w:t>
      </w:r>
    </w:p>
    <w:p w14:paraId="2B268860" w14:textId="77777777" w:rsidR="005D22A1" w:rsidRPr="00CC3E13" w:rsidRDefault="005D22A1" w:rsidP="005A40F8">
      <w:pPr>
        <w:tabs>
          <w:tab w:val="left" w:pos="5580"/>
        </w:tabs>
        <w:jc w:val="center"/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>Cegléd Város Önkormányzata Képviselő-testületének</w:t>
      </w:r>
    </w:p>
    <w:p w14:paraId="004A9043" w14:textId="77777777" w:rsidR="00315725" w:rsidRPr="00BC4803" w:rsidRDefault="00B57273" w:rsidP="00BC4803">
      <w:pPr>
        <w:tabs>
          <w:tab w:val="left" w:pos="5580"/>
        </w:tabs>
        <w:ind w:left="6300" w:hanging="6300"/>
        <w:jc w:val="center"/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 xml:space="preserve"> </w:t>
      </w:r>
      <w:r w:rsidR="001E70C2" w:rsidRPr="00CC3E13">
        <w:rPr>
          <w:color w:val="000000"/>
          <w:sz w:val="23"/>
          <w:szCs w:val="23"/>
        </w:rPr>
        <w:t>202</w:t>
      </w:r>
      <w:r w:rsidR="005E0449">
        <w:rPr>
          <w:color w:val="000000"/>
          <w:sz w:val="23"/>
          <w:szCs w:val="23"/>
        </w:rPr>
        <w:t>6</w:t>
      </w:r>
      <w:r w:rsidR="001E70C2" w:rsidRPr="00CC3E13">
        <w:rPr>
          <w:color w:val="000000"/>
          <w:sz w:val="23"/>
          <w:szCs w:val="23"/>
        </w:rPr>
        <w:t>.</w:t>
      </w:r>
      <w:r w:rsidR="00B13E6E">
        <w:rPr>
          <w:color w:val="000000"/>
          <w:sz w:val="23"/>
          <w:szCs w:val="23"/>
        </w:rPr>
        <w:t xml:space="preserve">május </w:t>
      </w:r>
      <w:r w:rsidR="005E0449">
        <w:rPr>
          <w:color w:val="000000"/>
          <w:sz w:val="23"/>
          <w:szCs w:val="23"/>
        </w:rPr>
        <w:t>21</w:t>
      </w:r>
      <w:r w:rsidR="00865080">
        <w:rPr>
          <w:color w:val="000000"/>
          <w:sz w:val="23"/>
          <w:szCs w:val="23"/>
        </w:rPr>
        <w:t>-</w:t>
      </w:r>
      <w:r w:rsidR="00856283">
        <w:rPr>
          <w:color w:val="000000"/>
          <w:sz w:val="23"/>
          <w:szCs w:val="23"/>
        </w:rPr>
        <w:t>i</w:t>
      </w:r>
      <w:r w:rsidR="006B5C7C" w:rsidRPr="00CC3E13">
        <w:rPr>
          <w:color w:val="000000"/>
          <w:sz w:val="23"/>
          <w:szCs w:val="23"/>
        </w:rPr>
        <w:t xml:space="preserve"> </w:t>
      </w:r>
      <w:r w:rsidR="002960A6" w:rsidRPr="00CC3E13">
        <w:rPr>
          <w:color w:val="000000"/>
          <w:sz w:val="23"/>
          <w:szCs w:val="23"/>
        </w:rPr>
        <w:t>ülésére</w:t>
      </w:r>
    </w:p>
    <w:p w14:paraId="478D1575" w14:textId="77777777" w:rsidR="00E76C04" w:rsidRPr="00CC3E13" w:rsidRDefault="00E76C04" w:rsidP="00B57273">
      <w:pPr>
        <w:jc w:val="center"/>
        <w:rPr>
          <w:sz w:val="23"/>
          <w:szCs w:val="23"/>
        </w:rPr>
      </w:pPr>
    </w:p>
    <w:p w14:paraId="0A7D0F69" w14:textId="77777777" w:rsidR="0037676E" w:rsidRPr="00CC3E13" w:rsidRDefault="00315725" w:rsidP="001B4956">
      <w:pPr>
        <w:jc w:val="center"/>
        <w:rPr>
          <w:b/>
          <w:sz w:val="23"/>
          <w:szCs w:val="23"/>
        </w:rPr>
      </w:pPr>
      <w:r w:rsidRPr="00CC3E13">
        <w:rPr>
          <w:b/>
          <w:sz w:val="23"/>
          <w:szCs w:val="23"/>
        </w:rPr>
        <w:t xml:space="preserve">Tisztelt </w:t>
      </w:r>
      <w:r w:rsidR="005D22A1" w:rsidRPr="00CC3E13">
        <w:rPr>
          <w:b/>
          <w:sz w:val="23"/>
          <w:szCs w:val="23"/>
        </w:rPr>
        <w:t>Képviselő-testület</w:t>
      </w:r>
      <w:r w:rsidRPr="00CC3E13">
        <w:rPr>
          <w:b/>
          <w:sz w:val="23"/>
          <w:szCs w:val="23"/>
        </w:rPr>
        <w:t>!</w:t>
      </w:r>
    </w:p>
    <w:p w14:paraId="7AC4F234" w14:textId="77777777" w:rsidR="0085691A" w:rsidRPr="006D02C9" w:rsidRDefault="00BB30DA" w:rsidP="0085691A">
      <w:pPr>
        <w:pStyle w:val="NormlWeb"/>
        <w:jc w:val="both"/>
        <w:rPr>
          <w:rStyle w:val="Kiemels2"/>
          <w:sz w:val="23"/>
          <w:szCs w:val="23"/>
        </w:rPr>
      </w:pPr>
      <w:r w:rsidRPr="006D02C9">
        <w:rPr>
          <w:color w:val="000000"/>
          <w:sz w:val="23"/>
          <w:szCs w:val="23"/>
        </w:rPr>
        <w:t>Cegléd Város Önkormányzata a sportfeladatokat, valamint a sport tevékenységet végző szervezeteket az éves költségvetési rendeletében foglaltak</w:t>
      </w:r>
      <w:r w:rsidR="0085691A" w:rsidRPr="006D02C9">
        <w:rPr>
          <w:color w:val="000000"/>
          <w:sz w:val="23"/>
          <w:szCs w:val="23"/>
        </w:rPr>
        <w:t>,</w:t>
      </w:r>
      <w:r w:rsidRPr="006D02C9">
        <w:rPr>
          <w:color w:val="000000"/>
          <w:sz w:val="23"/>
          <w:szCs w:val="23"/>
        </w:rPr>
        <w:t xml:space="preserve"> </w:t>
      </w:r>
      <w:r w:rsidR="0085691A" w:rsidRPr="006D02C9">
        <w:rPr>
          <w:sz w:val="23"/>
          <w:szCs w:val="23"/>
        </w:rPr>
        <w:t>valamint pályázat útján támogatja elsősorban működési, kivételes esetekben egyedi döntés alapján meghatározott egyéb felhasználási célból.</w:t>
      </w:r>
      <w:r w:rsidR="0085691A" w:rsidRPr="006D02C9">
        <w:rPr>
          <w:rStyle w:val="Kiemels2"/>
          <w:sz w:val="23"/>
          <w:szCs w:val="23"/>
        </w:rPr>
        <w:t xml:space="preserve"> </w:t>
      </w:r>
    </w:p>
    <w:p w14:paraId="708CA488" w14:textId="77777777" w:rsidR="009762C6" w:rsidRPr="00A74909" w:rsidRDefault="00473562" w:rsidP="009762C6">
      <w:pPr>
        <w:pStyle w:val="NormlWeb"/>
        <w:jc w:val="both"/>
        <w:rPr>
          <w:b/>
          <w:sz w:val="23"/>
          <w:szCs w:val="23"/>
          <w:u w:val="single"/>
        </w:rPr>
      </w:pPr>
      <w:r w:rsidRPr="006D02C9">
        <w:rPr>
          <w:rStyle w:val="Kiemels2"/>
          <w:b w:val="0"/>
          <w:sz w:val="23"/>
          <w:szCs w:val="23"/>
        </w:rPr>
        <w:t>A</w:t>
      </w:r>
      <w:r w:rsidR="0085691A" w:rsidRPr="006D02C9">
        <w:rPr>
          <w:rStyle w:val="Kiemels2"/>
          <w:b w:val="0"/>
          <w:sz w:val="23"/>
          <w:szCs w:val="23"/>
        </w:rPr>
        <w:t>z önkormányzat sporttal kapcsolatos feladatairól és a sporttámogatásról szóló 8/2020. (II. 20.)</w:t>
      </w:r>
      <w:r w:rsidR="0085691A" w:rsidRPr="006D02C9">
        <w:rPr>
          <w:rStyle w:val="Kiemels2"/>
          <w:b w:val="0"/>
          <w:sz w:val="23"/>
          <w:szCs w:val="23"/>
          <w:vertAlign w:val="superscript"/>
        </w:rPr>
        <w:t xml:space="preserve"> </w:t>
      </w:r>
      <w:r w:rsidRPr="006D02C9">
        <w:rPr>
          <w:rStyle w:val="Kiemels2"/>
          <w:b w:val="0"/>
          <w:sz w:val="23"/>
          <w:szCs w:val="23"/>
        </w:rPr>
        <w:t>önkormányzati rendelet</w:t>
      </w:r>
      <w:r w:rsidR="0085691A" w:rsidRPr="006D02C9">
        <w:rPr>
          <w:rStyle w:val="Kiemels2"/>
          <w:b w:val="0"/>
          <w:sz w:val="23"/>
          <w:szCs w:val="23"/>
        </w:rPr>
        <w:t xml:space="preserve"> alapján (a továbbiakban: sportrendelet)</w:t>
      </w:r>
      <w:r w:rsidR="0085691A" w:rsidRPr="006D02C9">
        <w:rPr>
          <w:rStyle w:val="Kiemels2"/>
          <w:sz w:val="23"/>
          <w:szCs w:val="23"/>
        </w:rPr>
        <w:t xml:space="preserve"> </w:t>
      </w:r>
      <w:r w:rsidR="0085691A" w:rsidRPr="006D02C9">
        <w:rPr>
          <w:sz w:val="23"/>
          <w:szCs w:val="23"/>
        </w:rPr>
        <w:t>a Képviselő-testület a helyi sport köz</w:t>
      </w:r>
      <w:bookmarkStart w:id="0" w:name="_GoBack"/>
      <w:bookmarkEnd w:id="0"/>
      <w:r w:rsidR="0085691A" w:rsidRPr="006D02C9">
        <w:rPr>
          <w:sz w:val="23"/>
          <w:szCs w:val="23"/>
        </w:rPr>
        <w:t xml:space="preserve">vetlen és közvetett támogatására fordított összeg nagyságát </w:t>
      </w:r>
      <w:r w:rsidR="0085691A" w:rsidRPr="00A74909">
        <w:rPr>
          <w:b/>
          <w:sz w:val="23"/>
          <w:szCs w:val="23"/>
          <w:u w:val="single"/>
        </w:rPr>
        <w:t>anyagi tehervállaló képességére figyelemmel</w:t>
      </w:r>
      <w:r w:rsidR="0085691A" w:rsidRPr="007824E3">
        <w:rPr>
          <w:b/>
          <w:sz w:val="23"/>
          <w:szCs w:val="23"/>
        </w:rPr>
        <w:t xml:space="preserve"> az éves költségvetési rendeletében határozza meg.</w:t>
      </w:r>
    </w:p>
    <w:p w14:paraId="5E90E81F" w14:textId="77777777" w:rsidR="00455A5C" w:rsidRPr="00E07922" w:rsidRDefault="005E0449" w:rsidP="00283356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 w:val="23"/>
          <w:szCs w:val="23"/>
        </w:rPr>
      </w:pPr>
      <w:r>
        <w:rPr>
          <w:rFonts w:ascii="Times New Roman" w:hAnsi="Times New Roman"/>
          <w:i w:val="0"/>
          <w:color w:val="000000"/>
          <w:sz w:val="23"/>
          <w:szCs w:val="23"/>
        </w:rPr>
        <w:t xml:space="preserve">Cegléd Város Önkormányzata </w:t>
      </w:r>
      <w:r w:rsidRPr="005E0449">
        <w:rPr>
          <w:rFonts w:ascii="Times New Roman" w:hAnsi="Times New Roman"/>
          <w:b/>
          <w:i w:val="0"/>
          <w:color w:val="000000"/>
          <w:sz w:val="23"/>
          <w:szCs w:val="23"/>
        </w:rPr>
        <w:t>2026.évi költségvetésében</w:t>
      </w:r>
      <w:r>
        <w:rPr>
          <w:rFonts w:ascii="Times New Roman" w:hAnsi="Times New Roman"/>
          <w:i w:val="0"/>
          <w:color w:val="000000"/>
          <w:sz w:val="23"/>
          <w:szCs w:val="23"/>
        </w:rPr>
        <w:t xml:space="preserve"> </w:t>
      </w:r>
      <w:r w:rsidR="00073204">
        <w:rPr>
          <w:rFonts w:ascii="Times New Roman" w:hAnsi="Times New Roman"/>
          <w:i w:val="0"/>
          <w:color w:val="000000"/>
          <w:sz w:val="23"/>
          <w:szCs w:val="23"/>
        </w:rPr>
        <w:t xml:space="preserve">a </w:t>
      </w:r>
      <w:r w:rsidR="00B13E6E">
        <w:rPr>
          <w:rFonts w:ascii="Times New Roman" w:hAnsi="Times New Roman"/>
          <w:i w:val="0"/>
          <w:color w:val="000000"/>
          <w:sz w:val="23"/>
          <w:szCs w:val="23"/>
        </w:rPr>
        <w:t xml:space="preserve">Sportcélú támogatások </w:t>
      </w:r>
      <w:r w:rsidR="00073204">
        <w:rPr>
          <w:rFonts w:ascii="Times New Roman" w:hAnsi="Times New Roman"/>
          <w:i w:val="0"/>
          <w:color w:val="000000"/>
          <w:sz w:val="23"/>
          <w:szCs w:val="23"/>
        </w:rPr>
        <w:t xml:space="preserve">költségvetési </w:t>
      </w:r>
      <w:r w:rsidR="00B13E6E">
        <w:rPr>
          <w:rFonts w:ascii="Times New Roman" w:hAnsi="Times New Roman"/>
          <w:i w:val="0"/>
          <w:color w:val="000000"/>
          <w:sz w:val="23"/>
          <w:szCs w:val="23"/>
        </w:rPr>
        <w:t xml:space="preserve">soron </w:t>
      </w:r>
      <w:r>
        <w:rPr>
          <w:rFonts w:ascii="Times New Roman" w:hAnsi="Times New Roman"/>
          <w:b/>
          <w:i w:val="0"/>
          <w:color w:val="000000"/>
          <w:sz w:val="23"/>
          <w:szCs w:val="23"/>
        </w:rPr>
        <w:t>81</w:t>
      </w:r>
      <w:r w:rsidR="00B13E6E" w:rsidRPr="000B4F25">
        <w:rPr>
          <w:rFonts w:ascii="Times New Roman" w:hAnsi="Times New Roman"/>
          <w:b/>
          <w:i w:val="0"/>
          <w:color w:val="000000"/>
          <w:sz w:val="23"/>
          <w:szCs w:val="23"/>
        </w:rPr>
        <w:t xml:space="preserve">.000.000 Ft keretösszeg </w:t>
      </w:r>
      <w:r w:rsidR="00505524" w:rsidRPr="00E07922">
        <w:rPr>
          <w:rFonts w:ascii="Times New Roman" w:hAnsi="Times New Roman"/>
          <w:i w:val="0"/>
          <w:color w:val="000000"/>
          <w:sz w:val="23"/>
          <w:szCs w:val="23"/>
        </w:rPr>
        <w:t>került meghatározásra.</w:t>
      </w:r>
    </w:p>
    <w:p w14:paraId="7825CAB2" w14:textId="77777777" w:rsidR="00B13E6E" w:rsidRDefault="00B13E6E" w:rsidP="00283356">
      <w:pPr>
        <w:pStyle w:val="Alcm"/>
        <w:spacing w:after="0"/>
        <w:jc w:val="both"/>
        <w:rPr>
          <w:rFonts w:ascii="Times New Roman" w:hAnsi="Times New Roman"/>
          <w:i w:val="0"/>
          <w:color w:val="000000"/>
          <w:sz w:val="23"/>
          <w:szCs w:val="23"/>
        </w:rPr>
      </w:pPr>
    </w:p>
    <w:p w14:paraId="5CDDFBE8" w14:textId="77777777" w:rsidR="00283356" w:rsidRDefault="005A40F8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  <w:r w:rsidRPr="006D02C9">
        <w:rPr>
          <w:rFonts w:ascii="Times New Roman" w:hAnsi="Times New Roman"/>
          <w:i w:val="0"/>
          <w:sz w:val="23"/>
          <w:szCs w:val="23"/>
        </w:rPr>
        <w:t xml:space="preserve">A </w:t>
      </w:r>
      <w:r w:rsidR="005E0449">
        <w:rPr>
          <w:rFonts w:ascii="Times New Roman" w:hAnsi="Times New Roman"/>
          <w:i w:val="0"/>
          <w:sz w:val="23"/>
          <w:szCs w:val="23"/>
        </w:rPr>
        <w:t>142</w:t>
      </w:r>
      <w:r w:rsidR="00073204">
        <w:rPr>
          <w:rFonts w:ascii="Times New Roman" w:hAnsi="Times New Roman"/>
          <w:i w:val="0"/>
          <w:sz w:val="23"/>
          <w:szCs w:val="23"/>
        </w:rPr>
        <w:t>/202</w:t>
      </w:r>
      <w:r w:rsidR="005E0449">
        <w:rPr>
          <w:rFonts w:ascii="Times New Roman" w:hAnsi="Times New Roman"/>
          <w:i w:val="0"/>
          <w:sz w:val="23"/>
          <w:szCs w:val="23"/>
        </w:rPr>
        <w:t>6</w:t>
      </w:r>
      <w:r w:rsidR="00073204">
        <w:rPr>
          <w:rFonts w:ascii="Times New Roman" w:hAnsi="Times New Roman"/>
          <w:i w:val="0"/>
          <w:sz w:val="23"/>
          <w:szCs w:val="23"/>
        </w:rPr>
        <w:t>. (III.</w:t>
      </w:r>
      <w:r w:rsidR="005E0449">
        <w:rPr>
          <w:rFonts w:ascii="Times New Roman" w:hAnsi="Times New Roman"/>
          <w:i w:val="0"/>
          <w:sz w:val="23"/>
          <w:szCs w:val="23"/>
        </w:rPr>
        <w:t>19</w:t>
      </w:r>
      <w:r w:rsidR="00EB0519">
        <w:rPr>
          <w:rFonts w:ascii="Times New Roman" w:hAnsi="Times New Roman"/>
          <w:i w:val="0"/>
          <w:sz w:val="23"/>
          <w:szCs w:val="23"/>
        </w:rPr>
        <w:t>.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) </w:t>
      </w:r>
      <w:proofErr w:type="spellStart"/>
      <w:r w:rsidR="005B2D10" w:rsidRPr="006D02C9">
        <w:rPr>
          <w:rFonts w:ascii="Times New Roman" w:hAnsi="Times New Roman"/>
          <w:i w:val="0"/>
          <w:sz w:val="23"/>
          <w:szCs w:val="23"/>
        </w:rPr>
        <w:t>Ök</w:t>
      </w:r>
      <w:proofErr w:type="spellEnd"/>
      <w:r w:rsidR="005B2D10" w:rsidRPr="006D02C9">
        <w:rPr>
          <w:rFonts w:ascii="Times New Roman" w:hAnsi="Times New Roman"/>
          <w:i w:val="0"/>
          <w:sz w:val="23"/>
          <w:szCs w:val="23"/>
        </w:rPr>
        <w:t xml:space="preserve">. határozattal 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került </w:t>
      </w:r>
      <w:r w:rsidR="009762C6" w:rsidRPr="006D02C9">
        <w:rPr>
          <w:rFonts w:ascii="Times New Roman" w:hAnsi="Times New Roman"/>
          <w:i w:val="0"/>
          <w:sz w:val="23"/>
          <w:szCs w:val="23"/>
        </w:rPr>
        <w:t xml:space="preserve">közzétételre </w:t>
      </w:r>
      <w:r w:rsidR="00626BAD" w:rsidRPr="006D02C9">
        <w:rPr>
          <w:rFonts w:ascii="Times New Roman" w:hAnsi="Times New Roman"/>
          <w:i w:val="0"/>
          <w:sz w:val="23"/>
          <w:szCs w:val="23"/>
        </w:rPr>
        <w:t>a 202</w:t>
      </w:r>
      <w:r w:rsidR="005E0449">
        <w:rPr>
          <w:rFonts w:ascii="Times New Roman" w:hAnsi="Times New Roman"/>
          <w:i w:val="0"/>
          <w:sz w:val="23"/>
          <w:szCs w:val="23"/>
        </w:rPr>
        <w:t>6</w:t>
      </w:r>
      <w:r w:rsidR="00626BAD" w:rsidRPr="006D02C9">
        <w:rPr>
          <w:rFonts w:ascii="Times New Roman" w:hAnsi="Times New Roman"/>
          <w:i w:val="0"/>
          <w:sz w:val="23"/>
          <w:szCs w:val="23"/>
        </w:rPr>
        <w:t xml:space="preserve">. évi </w:t>
      </w:r>
      <w:r w:rsidRPr="006D02C9">
        <w:rPr>
          <w:rFonts w:ascii="Times New Roman" w:hAnsi="Times New Roman"/>
          <w:i w:val="0"/>
          <w:sz w:val="23"/>
          <w:szCs w:val="23"/>
        </w:rPr>
        <w:t xml:space="preserve">Sportcélú támogatások keretből </w:t>
      </w:r>
      <w:r w:rsidR="00626BAD" w:rsidRPr="006D02C9">
        <w:rPr>
          <w:rFonts w:ascii="Times New Roman" w:hAnsi="Times New Roman"/>
          <w:i w:val="0"/>
          <w:sz w:val="23"/>
          <w:szCs w:val="23"/>
        </w:rPr>
        <w:t>elnyerhető</w:t>
      </w:r>
      <w:r w:rsidR="00626BAD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 támogatás pál</w:t>
      </w:r>
      <w:r w:rsidR="009762C6" w:rsidRPr="006D02C9">
        <w:rPr>
          <w:rFonts w:ascii="Times New Roman" w:hAnsi="Times New Roman"/>
          <w:i w:val="0"/>
          <w:color w:val="000000"/>
          <w:sz w:val="23"/>
          <w:szCs w:val="23"/>
        </w:rPr>
        <w:t>yázati kiírás</w:t>
      </w:r>
      <w:r w:rsidRPr="006D02C9">
        <w:rPr>
          <w:rFonts w:ascii="Times New Roman" w:hAnsi="Times New Roman"/>
          <w:i w:val="0"/>
          <w:color w:val="000000"/>
          <w:sz w:val="23"/>
          <w:szCs w:val="23"/>
        </w:rPr>
        <w:t>a</w:t>
      </w:r>
      <w:r w:rsidR="00626BAD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, amelyre </w:t>
      </w:r>
      <w:r w:rsidR="009B39C7" w:rsidRPr="006D02C9">
        <w:rPr>
          <w:rFonts w:ascii="Times New Roman" w:hAnsi="Times New Roman"/>
          <w:i w:val="0"/>
          <w:color w:val="000000"/>
          <w:sz w:val="23"/>
          <w:szCs w:val="23"/>
        </w:rPr>
        <w:t xml:space="preserve">összesen </w:t>
      </w:r>
      <w:r w:rsidR="005E0449">
        <w:rPr>
          <w:rFonts w:ascii="Times New Roman" w:hAnsi="Times New Roman"/>
          <w:b/>
          <w:i w:val="0"/>
          <w:color w:val="000000"/>
          <w:sz w:val="23"/>
          <w:szCs w:val="23"/>
        </w:rPr>
        <w:t>6</w:t>
      </w:r>
      <w:r w:rsidR="009B39C7" w:rsidRPr="006736D8">
        <w:rPr>
          <w:rFonts w:ascii="Times New Roman" w:hAnsi="Times New Roman"/>
          <w:b/>
          <w:i w:val="0"/>
          <w:color w:val="000000"/>
          <w:sz w:val="23"/>
          <w:szCs w:val="23"/>
        </w:rPr>
        <w:t xml:space="preserve"> db pályázat érkezett</w:t>
      </w:r>
      <w:r w:rsidR="00455A5C" w:rsidRPr="006736D8">
        <w:rPr>
          <w:rFonts w:ascii="Times New Roman" w:hAnsi="Times New Roman"/>
          <w:b/>
          <w:i w:val="0"/>
          <w:color w:val="000000"/>
          <w:sz w:val="23"/>
          <w:szCs w:val="23"/>
        </w:rPr>
        <w:t>.</w:t>
      </w:r>
      <w:r w:rsidR="00283356" w:rsidRPr="006736D8">
        <w:rPr>
          <w:rFonts w:ascii="Times New Roman" w:hAnsi="Times New Roman"/>
          <w:b/>
          <w:i w:val="0"/>
          <w:color w:val="FF0000"/>
          <w:sz w:val="23"/>
          <w:szCs w:val="23"/>
        </w:rPr>
        <w:t xml:space="preserve"> </w:t>
      </w:r>
      <w:r w:rsidR="00455A5C" w:rsidRPr="00291BFC">
        <w:rPr>
          <w:rFonts w:ascii="Times New Roman" w:hAnsi="Times New Roman"/>
          <w:b/>
          <w:i w:val="0"/>
          <w:sz w:val="23"/>
          <w:szCs w:val="23"/>
        </w:rPr>
        <w:t>A pályázatok a rendeletben szereplő érvényességi kritériumoknak megfelelnek.</w:t>
      </w:r>
      <w:r w:rsidR="00283356" w:rsidRPr="00291BFC">
        <w:rPr>
          <w:rFonts w:ascii="Times New Roman" w:hAnsi="Times New Roman"/>
          <w:b/>
          <w:i w:val="0"/>
          <w:sz w:val="23"/>
          <w:szCs w:val="23"/>
        </w:rPr>
        <w:t xml:space="preserve"> Az igényelt támogatási összeg összesen: </w:t>
      </w:r>
      <w:r w:rsidR="002378FD">
        <w:rPr>
          <w:rFonts w:ascii="Times New Roman" w:hAnsi="Times New Roman"/>
          <w:b/>
          <w:i w:val="0"/>
          <w:sz w:val="23"/>
          <w:szCs w:val="23"/>
        </w:rPr>
        <w:t>2</w:t>
      </w:r>
      <w:r w:rsidR="005E0449">
        <w:rPr>
          <w:rFonts w:ascii="Times New Roman" w:hAnsi="Times New Roman"/>
          <w:b/>
          <w:i w:val="0"/>
          <w:sz w:val="23"/>
          <w:szCs w:val="23"/>
        </w:rPr>
        <w:t>67</w:t>
      </w:r>
      <w:r w:rsidR="002378FD">
        <w:rPr>
          <w:rFonts w:ascii="Times New Roman" w:hAnsi="Times New Roman"/>
          <w:b/>
          <w:i w:val="0"/>
          <w:sz w:val="23"/>
          <w:szCs w:val="23"/>
        </w:rPr>
        <w:t>.</w:t>
      </w:r>
      <w:r w:rsidR="005E0449">
        <w:rPr>
          <w:rFonts w:ascii="Times New Roman" w:hAnsi="Times New Roman"/>
          <w:b/>
          <w:i w:val="0"/>
          <w:sz w:val="23"/>
          <w:szCs w:val="23"/>
        </w:rPr>
        <w:t>210</w:t>
      </w:r>
      <w:r w:rsidR="00F45A18" w:rsidRPr="00291BFC">
        <w:rPr>
          <w:rFonts w:ascii="Times New Roman" w:hAnsi="Times New Roman"/>
          <w:b/>
          <w:i w:val="0"/>
          <w:sz w:val="23"/>
          <w:szCs w:val="23"/>
        </w:rPr>
        <w:t>.0</w:t>
      </w:r>
      <w:r w:rsidR="009402A7" w:rsidRPr="00291BFC">
        <w:rPr>
          <w:rFonts w:ascii="Times New Roman" w:hAnsi="Times New Roman"/>
          <w:b/>
          <w:i w:val="0"/>
          <w:sz w:val="23"/>
          <w:szCs w:val="23"/>
        </w:rPr>
        <w:t>0</w:t>
      </w:r>
      <w:r w:rsidR="00F45A18" w:rsidRPr="00291BFC">
        <w:rPr>
          <w:rFonts w:ascii="Times New Roman" w:hAnsi="Times New Roman"/>
          <w:b/>
          <w:i w:val="0"/>
          <w:sz w:val="23"/>
          <w:szCs w:val="23"/>
        </w:rPr>
        <w:t>0</w:t>
      </w:r>
      <w:r w:rsidR="00283356" w:rsidRPr="00291BFC">
        <w:rPr>
          <w:rFonts w:ascii="Times New Roman" w:hAnsi="Times New Roman"/>
          <w:b/>
          <w:i w:val="0"/>
          <w:sz w:val="23"/>
          <w:szCs w:val="23"/>
        </w:rPr>
        <w:t xml:space="preserve"> Ft.</w:t>
      </w:r>
    </w:p>
    <w:p w14:paraId="4B15ED30" w14:textId="77777777" w:rsidR="007421E3" w:rsidRDefault="007421E3" w:rsidP="00283356">
      <w:pPr>
        <w:pStyle w:val="Alcm"/>
        <w:spacing w:after="0"/>
        <w:jc w:val="both"/>
        <w:rPr>
          <w:rFonts w:ascii="Times New Roman" w:hAnsi="Times New Roman"/>
          <w:b/>
          <w:i w:val="0"/>
          <w:sz w:val="23"/>
          <w:szCs w:val="23"/>
        </w:rPr>
      </w:pPr>
    </w:p>
    <w:p w14:paraId="23393896" w14:textId="77777777" w:rsidR="003914F7" w:rsidRDefault="00D02889" w:rsidP="009E2702">
      <w:pPr>
        <w:jc w:val="both"/>
        <w:rPr>
          <w:sz w:val="23"/>
          <w:szCs w:val="23"/>
        </w:rPr>
      </w:pPr>
      <w:r w:rsidRPr="006D02C9">
        <w:rPr>
          <w:sz w:val="23"/>
          <w:szCs w:val="23"/>
        </w:rPr>
        <w:t xml:space="preserve">A beérkezett pályázatok legfontosabb adatai - a </w:t>
      </w:r>
      <w:r w:rsidR="009762C6" w:rsidRPr="006D02C9">
        <w:rPr>
          <w:sz w:val="23"/>
          <w:szCs w:val="23"/>
        </w:rPr>
        <w:t xml:space="preserve">pályázati kiírás 3. pontjában rögzített </w:t>
      </w:r>
      <w:r w:rsidR="009B0D5E">
        <w:rPr>
          <w:sz w:val="23"/>
          <w:szCs w:val="23"/>
        </w:rPr>
        <w:t xml:space="preserve">támogatás </w:t>
      </w:r>
      <w:r w:rsidRPr="006D02C9">
        <w:rPr>
          <w:sz w:val="23"/>
          <w:szCs w:val="23"/>
        </w:rPr>
        <w:t xml:space="preserve">mértékének meghatározására figyelembe vehető kritériumok feltüntetésével </w:t>
      </w:r>
      <w:r w:rsidR="00067BCA" w:rsidRPr="006D02C9">
        <w:rPr>
          <w:sz w:val="23"/>
          <w:szCs w:val="23"/>
        </w:rPr>
        <w:t>–</w:t>
      </w:r>
      <w:r w:rsidR="0010500F">
        <w:rPr>
          <w:sz w:val="23"/>
          <w:szCs w:val="23"/>
        </w:rPr>
        <w:t xml:space="preserve"> </w:t>
      </w:r>
      <w:r w:rsidRPr="006D02C9">
        <w:rPr>
          <w:sz w:val="23"/>
          <w:szCs w:val="23"/>
        </w:rPr>
        <w:t>az előterjesztés</w:t>
      </w:r>
      <w:r w:rsidRPr="006D02C9">
        <w:rPr>
          <w:b/>
          <w:sz w:val="23"/>
          <w:szCs w:val="23"/>
        </w:rPr>
        <w:t xml:space="preserve"> </w:t>
      </w:r>
      <w:r w:rsidRPr="006D02C9">
        <w:rPr>
          <w:sz w:val="23"/>
          <w:szCs w:val="23"/>
        </w:rPr>
        <w:t>mellékletében foglalt táblázatban találhatók.</w:t>
      </w:r>
      <w:r w:rsidR="00E76C04" w:rsidRPr="006D02C9">
        <w:rPr>
          <w:sz w:val="23"/>
          <w:szCs w:val="23"/>
        </w:rPr>
        <w:t xml:space="preserve"> </w:t>
      </w:r>
    </w:p>
    <w:p w14:paraId="653C866A" w14:textId="77777777" w:rsidR="00D02889" w:rsidRDefault="00455A5C" w:rsidP="009E2702">
      <w:pPr>
        <w:jc w:val="both"/>
        <w:rPr>
          <w:sz w:val="23"/>
          <w:szCs w:val="23"/>
        </w:rPr>
      </w:pPr>
      <w:r w:rsidRPr="00455A5C">
        <w:rPr>
          <w:sz w:val="23"/>
          <w:szCs w:val="23"/>
        </w:rPr>
        <w:t>A beérkezett pályázatok teljes egészében megtekinthetők munkaidőben a Hivatal 209. számú irodájában.</w:t>
      </w:r>
    </w:p>
    <w:p w14:paraId="5DFD8BFD" w14:textId="77777777" w:rsidR="00C61B6E" w:rsidRDefault="00C61B6E" w:rsidP="009E2702">
      <w:pPr>
        <w:jc w:val="both"/>
        <w:rPr>
          <w:color w:val="000000" w:themeColor="text1"/>
          <w:sz w:val="23"/>
          <w:szCs w:val="23"/>
        </w:rPr>
      </w:pPr>
    </w:p>
    <w:p w14:paraId="62F04FEF" w14:textId="77777777" w:rsidR="0068442E" w:rsidRPr="00050160" w:rsidRDefault="0068442E" w:rsidP="00050160">
      <w:pPr>
        <w:pStyle w:val="Alcm"/>
        <w:spacing w:after="0"/>
        <w:jc w:val="both"/>
        <w:rPr>
          <w:rFonts w:ascii="Times New Roman" w:hAnsi="Times New Roman"/>
          <w:b/>
          <w:i w:val="0"/>
          <w:color w:val="000000" w:themeColor="text1"/>
          <w:sz w:val="23"/>
          <w:szCs w:val="23"/>
        </w:rPr>
      </w:pP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>Ahogy azt a pályázat kiírására vonatkozó előterjesztéskor jeleztem, amiatt</w:t>
      </w:r>
      <w:r w:rsidR="00E07922">
        <w:rPr>
          <w:rFonts w:ascii="Times New Roman" w:hAnsi="Times New Roman"/>
          <w:i w:val="0"/>
          <w:color w:val="000000" w:themeColor="text1"/>
          <w:sz w:val="23"/>
          <w:szCs w:val="23"/>
        </w:rPr>
        <w:t>,</w:t>
      </w: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 xml:space="preserve"> hogy az önkormányzati bevételek teljesülése bizonytalan, a pályázóknak tisztában kell lenniük azzal, hogy pályázatuk támogatása nem jelenti automatikusan a megítélt támogatás kifizetését. A fentiek miatt javasoltam, hogy a pályázat úgy kerüljön közzétételre, hogy </w:t>
      </w:r>
      <w:r w:rsidRPr="0068442E">
        <w:rPr>
          <w:rFonts w:ascii="Times New Roman" w:hAnsi="Times New Roman"/>
          <w:b/>
          <w:i w:val="0"/>
          <w:color w:val="000000" w:themeColor="text1"/>
          <w:sz w:val="23"/>
          <w:szCs w:val="23"/>
        </w:rPr>
        <w:t>a pályázaton nyertes pályázókkal a támogatási szerződések megkötésére csak akkor kerüljön sor</w:t>
      </w:r>
      <w:r w:rsidRPr="0068442E">
        <w:rPr>
          <w:rFonts w:ascii="Times New Roman" w:hAnsi="Times New Roman"/>
          <w:i w:val="0"/>
          <w:color w:val="000000" w:themeColor="text1"/>
          <w:sz w:val="23"/>
          <w:szCs w:val="23"/>
        </w:rPr>
        <w:t xml:space="preserve">, amennyiben a megítélt támogatás fedezete az önkormányzatánál rendelkezésre áll, illetve </w:t>
      </w:r>
      <w:r w:rsidRPr="0068442E">
        <w:rPr>
          <w:rFonts w:ascii="Times New Roman" w:hAnsi="Times New Roman"/>
          <w:b/>
          <w:i w:val="0"/>
          <w:color w:val="000000" w:themeColor="text1"/>
          <w:sz w:val="23"/>
          <w:szCs w:val="23"/>
          <w:u w:val="single"/>
        </w:rPr>
        <w:t>annak kifizetése nem veszélyezteti az önkormányzat kötelezően ellátandó feladatait</w:t>
      </w:r>
      <w:r w:rsidR="00B77B56">
        <w:rPr>
          <w:rFonts w:ascii="Times New Roman" w:hAnsi="Times New Roman"/>
          <w:b/>
          <w:i w:val="0"/>
          <w:color w:val="000000" w:themeColor="text1"/>
          <w:sz w:val="23"/>
          <w:szCs w:val="23"/>
        </w:rPr>
        <w:t>.</w:t>
      </w:r>
    </w:p>
    <w:p w14:paraId="38377AA9" w14:textId="77777777" w:rsidR="003914F7" w:rsidRDefault="003914F7" w:rsidP="0068442E">
      <w:pPr>
        <w:jc w:val="both"/>
        <w:rPr>
          <w:color w:val="000000" w:themeColor="text1"/>
          <w:sz w:val="23"/>
          <w:szCs w:val="23"/>
        </w:rPr>
      </w:pPr>
    </w:p>
    <w:p w14:paraId="43698261" w14:textId="77777777" w:rsidR="0068442E" w:rsidRPr="0068442E" w:rsidRDefault="0068442E" w:rsidP="0068442E">
      <w:pPr>
        <w:jc w:val="both"/>
        <w:rPr>
          <w:b/>
          <w:color w:val="000000" w:themeColor="text1"/>
          <w:sz w:val="23"/>
          <w:szCs w:val="23"/>
        </w:rPr>
      </w:pPr>
      <w:r w:rsidRPr="0068442E">
        <w:rPr>
          <w:color w:val="000000" w:themeColor="text1"/>
          <w:sz w:val="23"/>
          <w:szCs w:val="23"/>
        </w:rPr>
        <w:t>Az Önkormányzatnál a már bent lévő kifizetésre váró</w:t>
      </w:r>
      <w:r w:rsidR="007824E3">
        <w:rPr>
          <w:color w:val="000000" w:themeColor="text1"/>
          <w:sz w:val="23"/>
          <w:szCs w:val="23"/>
        </w:rPr>
        <w:t xml:space="preserve"> és a</w:t>
      </w:r>
      <w:r w:rsidRPr="0068442E">
        <w:rPr>
          <w:color w:val="000000" w:themeColor="text1"/>
          <w:sz w:val="23"/>
          <w:szCs w:val="23"/>
        </w:rPr>
        <w:t xml:space="preserve"> </w:t>
      </w:r>
      <w:r w:rsidR="007824E3">
        <w:rPr>
          <w:color w:val="000000" w:themeColor="text1"/>
          <w:sz w:val="23"/>
          <w:szCs w:val="23"/>
        </w:rPr>
        <w:t>már</w:t>
      </w:r>
      <w:r w:rsidRPr="0068442E">
        <w:rPr>
          <w:color w:val="000000" w:themeColor="text1"/>
          <w:sz w:val="23"/>
          <w:szCs w:val="23"/>
        </w:rPr>
        <w:t xml:space="preserve"> megrendelt munkák alapján a közeljövőben várható számlák</w:t>
      </w:r>
      <w:r w:rsidR="007824E3">
        <w:rPr>
          <w:color w:val="000000" w:themeColor="text1"/>
          <w:sz w:val="23"/>
          <w:szCs w:val="23"/>
        </w:rPr>
        <w:t xml:space="preserve"> rendezésének kötelezettsége</w:t>
      </w:r>
      <w:r w:rsidRPr="0068442E">
        <w:rPr>
          <w:color w:val="000000" w:themeColor="text1"/>
          <w:sz w:val="23"/>
          <w:szCs w:val="23"/>
        </w:rPr>
        <w:t xml:space="preserve">, továbbá a kötelezően ellátandó feladatok folyamatos finanszírozása </w:t>
      </w:r>
      <w:r w:rsidR="004704D3">
        <w:rPr>
          <w:color w:val="000000" w:themeColor="text1"/>
          <w:sz w:val="23"/>
          <w:szCs w:val="23"/>
        </w:rPr>
        <w:t>miatt</w:t>
      </w:r>
      <w:r w:rsidRPr="007824E3">
        <w:rPr>
          <w:color w:val="000000" w:themeColor="text1"/>
          <w:sz w:val="23"/>
          <w:szCs w:val="23"/>
        </w:rPr>
        <w:t xml:space="preserve"> </w:t>
      </w:r>
      <w:r w:rsidRPr="00E07922">
        <w:rPr>
          <w:b/>
          <w:color w:val="000000" w:themeColor="text1"/>
          <w:sz w:val="23"/>
          <w:szCs w:val="23"/>
          <w:u w:val="single"/>
        </w:rPr>
        <w:t>jelenleg nem áll rendelkezésre fedezet sporttámogatás</w:t>
      </w:r>
      <w:r w:rsidR="007824E3" w:rsidRPr="00E07922">
        <w:rPr>
          <w:b/>
          <w:color w:val="000000" w:themeColor="text1"/>
          <w:sz w:val="23"/>
          <w:szCs w:val="23"/>
          <w:u w:val="single"/>
        </w:rPr>
        <w:t>ok</w:t>
      </w:r>
      <w:r w:rsidRPr="00E07922">
        <w:rPr>
          <w:b/>
          <w:color w:val="000000" w:themeColor="text1"/>
          <w:sz w:val="23"/>
          <w:szCs w:val="23"/>
          <w:u w:val="single"/>
        </w:rPr>
        <w:t xml:space="preserve"> kifizetéséhez</w:t>
      </w:r>
      <w:r w:rsidRPr="0068442E">
        <w:rPr>
          <w:color w:val="000000" w:themeColor="text1"/>
          <w:sz w:val="23"/>
          <w:szCs w:val="23"/>
        </w:rPr>
        <w:t xml:space="preserve">, </w:t>
      </w:r>
      <w:r w:rsidR="004704D3">
        <w:rPr>
          <w:color w:val="000000" w:themeColor="text1"/>
          <w:sz w:val="23"/>
          <w:szCs w:val="23"/>
        </w:rPr>
        <w:t xml:space="preserve">és nagyobb bevétel </w:t>
      </w:r>
      <w:r w:rsidR="00EF11D5">
        <w:rPr>
          <w:color w:val="000000" w:themeColor="text1"/>
          <w:sz w:val="23"/>
          <w:szCs w:val="23"/>
        </w:rPr>
        <w:t xml:space="preserve">a közeljövőben sem várható, </w:t>
      </w:r>
      <w:r w:rsidRPr="0068442E">
        <w:rPr>
          <w:color w:val="000000" w:themeColor="text1"/>
          <w:sz w:val="23"/>
          <w:szCs w:val="23"/>
        </w:rPr>
        <w:t xml:space="preserve">ezért </w:t>
      </w:r>
      <w:r w:rsidRPr="0068442E">
        <w:rPr>
          <w:b/>
          <w:color w:val="000000" w:themeColor="text1"/>
          <w:sz w:val="23"/>
          <w:szCs w:val="23"/>
        </w:rPr>
        <w:t xml:space="preserve">javaslom a pályázók támogatásával kapcsolatos döntést a szeptemberi adóbevételek </w:t>
      </w:r>
      <w:r w:rsidR="00EF11D5">
        <w:rPr>
          <w:b/>
          <w:color w:val="000000" w:themeColor="text1"/>
          <w:sz w:val="23"/>
          <w:szCs w:val="23"/>
        </w:rPr>
        <w:t>mértékének</w:t>
      </w:r>
      <w:r w:rsidR="00516A94">
        <w:rPr>
          <w:b/>
          <w:color w:val="000000" w:themeColor="text1"/>
          <w:sz w:val="23"/>
          <w:szCs w:val="23"/>
        </w:rPr>
        <w:t xml:space="preserve"> </w:t>
      </w:r>
      <w:r w:rsidRPr="0068442E">
        <w:rPr>
          <w:b/>
          <w:color w:val="000000" w:themeColor="text1"/>
          <w:sz w:val="23"/>
          <w:szCs w:val="23"/>
        </w:rPr>
        <w:t xml:space="preserve">ismeretében meghozni.  </w:t>
      </w:r>
    </w:p>
    <w:p w14:paraId="41BBAD0A" w14:textId="77777777" w:rsidR="0068442E" w:rsidRPr="0068442E" w:rsidRDefault="0068442E" w:rsidP="0068442E">
      <w:pPr>
        <w:jc w:val="both"/>
        <w:rPr>
          <w:b/>
          <w:color w:val="000000" w:themeColor="text1"/>
          <w:sz w:val="23"/>
          <w:szCs w:val="23"/>
        </w:rPr>
      </w:pPr>
    </w:p>
    <w:p w14:paraId="57EA1E64" w14:textId="77777777" w:rsidR="000C6190" w:rsidRPr="006D02C9" w:rsidRDefault="00E22098" w:rsidP="009E2702">
      <w:pPr>
        <w:jc w:val="both"/>
        <w:rPr>
          <w:sz w:val="23"/>
          <w:szCs w:val="23"/>
        </w:rPr>
      </w:pPr>
      <w:r w:rsidRPr="00E22098">
        <w:rPr>
          <w:sz w:val="23"/>
          <w:szCs w:val="23"/>
        </w:rPr>
        <w:lastRenderedPageBreak/>
        <w:t xml:space="preserve">Kérem a Képviselő-testületet, hogy </w:t>
      </w:r>
      <w:r w:rsidR="0068442E">
        <w:rPr>
          <w:sz w:val="23"/>
          <w:szCs w:val="23"/>
        </w:rPr>
        <w:t xml:space="preserve">döntésüket a fentieket mérlegelve hozzák meg. </w:t>
      </w:r>
    </w:p>
    <w:p w14:paraId="4B9CC04A" w14:textId="77777777" w:rsidR="00D02889" w:rsidRPr="006D02C9" w:rsidRDefault="00D02889" w:rsidP="009E2702">
      <w:pPr>
        <w:jc w:val="both"/>
        <w:rPr>
          <w:sz w:val="23"/>
          <w:szCs w:val="23"/>
        </w:rPr>
      </w:pPr>
    </w:p>
    <w:p w14:paraId="5789A82E" w14:textId="77777777" w:rsidR="009762C6" w:rsidRPr="00CC3E13" w:rsidRDefault="009762C6" w:rsidP="009E2702">
      <w:pPr>
        <w:jc w:val="both"/>
        <w:rPr>
          <w:color w:val="000000"/>
          <w:sz w:val="23"/>
          <w:szCs w:val="23"/>
          <w:lang w:val="da-DK"/>
        </w:rPr>
      </w:pPr>
      <w:r w:rsidRPr="00CC3E13">
        <w:rPr>
          <w:color w:val="000000"/>
          <w:sz w:val="23"/>
          <w:szCs w:val="23"/>
          <w:lang w:val="da-DK"/>
        </w:rPr>
        <w:t>Az előterjesztést</w:t>
      </w:r>
      <w:r w:rsidR="005D6E01" w:rsidRPr="00CC3E13">
        <w:rPr>
          <w:color w:val="000000"/>
          <w:sz w:val="23"/>
          <w:szCs w:val="23"/>
          <w:lang w:val="da-DK"/>
        </w:rPr>
        <w:t xml:space="preserve"> a </w:t>
      </w:r>
      <w:r w:rsidR="00B84329" w:rsidRPr="00CC3E13">
        <w:rPr>
          <w:color w:val="000000"/>
          <w:sz w:val="23"/>
          <w:szCs w:val="23"/>
          <w:lang w:val="da-DK"/>
        </w:rPr>
        <w:t xml:space="preserve">Humán Bizottság véleményezi. </w:t>
      </w:r>
      <w:r w:rsidR="00C778E0" w:rsidRPr="00CC3E13">
        <w:rPr>
          <w:sz w:val="23"/>
          <w:szCs w:val="23"/>
        </w:rPr>
        <w:t>A bizottság véleménye – jegyzőkönyvi kivonat formájában – a képviselő-testület ülésén kerül ismertetésre.</w:t>
      </w:r>
    </w:p>
    <w:p w14:paraId="5705C99F" w14:textId="77777777" w:rsidR="003914F7" w:rsidRDefault="003914F7" w:rsidP="00454291">
      <w:pPr>
        <w:widowControl w:val="0"/>
        <w:tabs>
          <w:tab w:val="left" w:pos="851"/>
        </w:tabs>
        <w:ind w:right="-1"/>
        <w:jc w:val="both"/>
        <w:rPr>
          <w:color w:val="000000"/>
          <w:sz w:val="23"/>
          <w:szCs w:val="23"/>
        </w:rPr>
      </w:pPr>
    </w:p>
    <w:p w14:paraId="1414BB98" w14:textId="77777777" w:rsidR="00454291" w:rsidRPr="00CC3E13" w:rsidRDefault="00DC4D52" w:rsidP="00454291">
      <w:pPr>
        <w:widowControl w:val="0"/>
        <w:tabs>
          <w:tab w:val="left" w:pos="851"/>
        </w:tabs>
        <w:ind w:right="-1"/>
        <w:jc w:val="both"/>
        <w:rPr>
          <w:sz w:val="23"/>
          <w:szCs w:val="23"/>
        </w:rPr>
      </w:pPr>
      <w:r w:rsidRPr="00CC3E13">
        <w:rPr>
          <w:color w:val="000000"/>
          <w:sz w:val="23"/>
          <w:szCs w:val="23"/>
        </w:rPr>
        <w:t xml:space="preserve">A döntéshozatal az Mötv. 46. § (1) bekezdése alapján, a (2) bekezdésben foglaltakra figyelemmel </w:t>
      </w:r>
      <w:r w:rsidRPr="00CC3E13">
        <w:rPr>
          <w:b/>
          <w:color w:val="000000"/>
          <w:sz w:val="23"/>
          <w:szCs w:val="23"/>
        </w:rPr>
        <w:t>nyilvános ülés</w:t>
      </w:r>
      <w:r w:rsidRPr="00CC3E13">
        <w:rPr>
          <w:color w:val="000000"/>
          <w:sz w:val="23"/>
          <w:szCs w:val="23"/>
        </w:rPr>
        <w:t xml:space="preserve"> keretében, az 50. § rendelkezései alapján – figyelemmel a </w:t>
      </w:r>
      <w:r w:rsidR="00454291" w:rsidRPr="00CC3E13">
        <w:rPr>
          <w:sz w:val="23"/>
          <w:szCs w:val="23"/>
        </w:rPr>
        <w:t xml:space="preserve">KT. SzMSz </w:t>
      </w:r>
      <w:r w:rsidR="00516A94">
        <w:rPr>
          <w:sz w:val="23"/>
          <w:szCs w:val="23"/>
        </w:rPr>
        <w:t>59</w:t>
      </w:r>
      <w:r w:rsidR="00454291" w:rsidRPr="00CC3E13">
        <w:rPr>
          <w:sz w:val="23"/>
          <w:szCs w:val="23"/>
        </w:rPr>
        <w:t xml:space="preserve">. § </w:t>
      </w:r>
      <w:r w:rsidR="00516A94">
        <w:rPr>
          <w:i/>
          <w:sz w:val="23"/>
          <w:szCs w:val="23"/>
        </w:rPr>
        <w:t>3.</w:t>
      </w:r>
      <w:r w:rsidR="00454291" w:rsidRPr="00CC3E13">
        <w:rPr>
          <w:sz w:val="23"/>
          <w:szCs w:val="23"/>
        </w:rPr>
        <w:t xml:space="preserve"> pontjának rendelkezéseire – </w:t>
      </w:r>
      <w:r w:rsidR="00454291" w:rsidRPr="00CC3E13">
        <w:rPr>
          <w:b/>
          <w:sz w:val="23"/>
          <w:szCs w:val="23"/>
        </w:rPr>
        <w:t xml:space="preserve">minősített </w:t>
      </w:r>
      <w:r w:rsidR="00454291" w:rsidRPr="00CC3E13">
        <w:rPr>
          <w:sz w:val="23"/>
          <w:szCs w:val="23"/>
        </w:rPr>
        <w:t>többségű szavazati arányt igényel.</w:t>
      </w:r>
    </w:p>
    <w:p w14:paraId="7A6D8018" w14:textId="77777777" w:rsidR="00FC0EE6" w:rsidRPr="00CC3E13" w:rsidRDefault="00FC0EE6" w:rsidP="00454291">
      <w:pPr>
        <w:tabs>
          <w:tab w:val="left" w:pos="851"/>
        </w:tabs>
        <w:ind w:right="-1"/>
        <w:jc w:val="both"/>
        <w:rPr>
          <w:color w:val="000000"/>
          <w:sz w:val="23"/>
          <w:szCs w:val="23"/>
        </w:rPr>
      </w:pPr>
    </w:p>
    <w:p w14:paraId="55D81CAB" w14:textId="77777777" w:rsidR="00E76C04" w:rsidRDefault="00315725" w:rsidP="001A503A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 w:val="23"/>
          <w:szCs w:val="23"/>
        </w:rPr>
      </w:pPr>
      <w:r w:rsidRPr="00CC3E13">
        <w:rPr>
          <w:color w:val="000000"/>
          <w:sz w:val="23"/>
          <w:szCs w:val="23"/>
        </w:rPr>
        <w:t xml:space="preserve">Cegléd, </w:t>
      </w:r>
      <w:r w:rsidR="00516A94">
        <w:rPr>
          <w:color w:val="000000"/>
          <w:sz w:val="23"/>
          <w:szCs w:val="23"/>
        </w:rPr>
        <w:t>202</w:t>
      </w:r>
      <w:r w:rsidR="003914F7">
        <w:rPr>
          <w:color w:val="000000"/>
          <w:sz w:val="23"/>
          <w:szCs w:val="23"/>
        </w:rPr>
        <w:t>6</w:t>
      </w:r>
      <w:r w:rsidR="00516A94">
        <w:rPr>
          <w:color w:val="000000"/>
          <w:sz w:val="23"/>
          <w:szCs w:val="23"/>
        </w:rPr>
        <w:t xml:space="preserve">. május </w:t>
      </w:r>
      <w:r w:rsidR="003914F7">
        <w:rPr>
          <w:color w:val="000000"/>
          <w:sz w:val="23"/>
          <w:szCs w:val="23"/>
        </w:rPr>
        <w:t>12</w:t>
      </w:r>
      <w:r w:rsidR="00516A94">
        <w:rPr>
          <w:color w:val="000000"/>
          <w:sz w:val="23"/>
          <w:szCs w:val="23"/>
        </w:rPr>
        <w:t>.</w:t>
      </w:r>
      <w:r w:rsidR="001A503A">
        <w:rPr>
          <w:color w:val="000000"/>
          <w:sz w:val="23"/>
          <w:szCs w:val="23"/>
        </w:rPr>
        <w:tab/>
      </w:r>
      <w:r w:rsidR="001A503A">
        <w:rPr>
          <w:color w:val="000000"/>
          <w:sz w:val="23"/>
          <w:szCs w:val="23"/>
        </w:rPr>
        <w:tab/>
        <w:t xml:space="preserve">   </w:t>
      </w:r>
    </w:p>
    <w:p w14:paraId="5ED0A103" w14:textId="77777777" w:rsidR="004A127C" w:rsidRPr="001A503A" w:rsidRDefault="00E76C04" w:rsidP="001A503A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  <w:t xml:space="preserve">    </w:t>
      </w:r>
      <w:r w:rsidR="001A503A">
        <w:rPr>
          <w:color w:val="000000"/>
          <w:sz w:val="23"/>
          <w:szCs w:val="23"/>
        </w:rPr>
        <w:t xml:space="preserve"> </w:t>
      </w:r>
      <w:r w:rsidR="00B85446" w:rsidRPr="007050C5">
        <w:rPr>
          <w:b/>
          <w:sz w:val="23"/>
          <w:szCs w:val="23"/>
        </w:rPr>
        <w:t>D</w:t>
      </w:r>
      <w:r w:rsidR="00590BAC" w:rsidRPr="007050C5">
        <w:rPr>
          <w:b/>
          <w:sz w:val="23"/>
          <w:szCs w:val="23"/>
        </w:rPr>
        <w:t>r. Csáky András</w:t>
      </w:r>
    </w:p>
    <w:p w14:paraId="04BDE894" w14:textId="77777777" w:rsidR="00B77B56" w:rsidRDefault="006E4A18" w:rsidP="004155E6">
      <w:pPr>
        <w:ind w:left="5670" w:right="458"/>
        <w:jc w:val="center"/>
        <w:rPr>
          <w:sz w:val="23"/>
          <w:szCs w:val="23"/>
        </w:rPr>
      </w:pPr>
      <w:r w:rsidRPr="00CC3E13">
        <w:rPr>
          <w:sz w:val="23"/>
          <w:szCs w:val="23"/>
        </w:rPr>
        <w:t xml:space="preserve">      </w:t>
      </w:r>
      <w:r w:rsidR="006D4E72" w:rsidRPr="00CC3E13">
        <w:rPr>
          <w:sz w:val="23"/>
          <w:szCs w:val="23"/>
        </w:rPr>
        <w:t>polgármester</w:t>
      </w:r>
    </w:p>
    <w:p w14:paraId="04902C3E" w14:textId="77777777" w:rsidR="003914F7" w:rsidRDefault="003914F7" w:rsidP="004155E6">
      <w:pPr>
        <w:ind w:left="5670" w:right="458"/>
        <w:jc w:val="center"/>
        <w:rPr>
          <w:sz w:val="23"/>
          <w:szCs w:val="23"/>
        </w:rPr>
      </w:pPr>
    </w:p>
    <w:p w14:paraId="301E92AE" w14:textId="77777777" w:rsidR="00736DFD" w:rsidRDefault="00736DFD" w:rsidP="004155E6">
      <w:pPr>
        <w:ind w:left="5670" w:right="458"/>
        <w:jc w:val="center"/>
        <w:rPr>
          <w:sz w:val="23"/>
          <w:szCs w:val="23"/>
        </w:rPr>
      </w:pPr>
    </w:p>
    <w:p w14:paraId="07E936DD" w14:textId="77777777" w:rsidR="00736DFD" w:rsidRDefault="00736DFD" w:rsidP="004155E6">
      <w:pPr>
        <w:ind w:left="5670" w:right="458"/>
        <w:jc w:val="center"/>
        <w:rPr>
          <w:sz w:val="23"/>
          <w:szCs w:val="23"/>
        </w:rPr>
      </w:pPr>
    </w:p>
    <w:p w14:paraId="7438E43C" w14:textId="77777777" w:rsidR="00736DFD" w:rsidRDefault="00736DFD" w:rsidP="004155E6">
      <w:pPr>
        <w:ind w:left="5670" w:right="458"/>
        <w:jc w:val="center"/>
        <w:rPr>
          <w:sz w:val="23"/>
          <w:szCs w:val="23"/>
        </w:rPr>
      </w:pPr>
    </w:p>
    <w:p w14:paraId="104A77F1" w14:textId="77777777" w:rsidR="00736DFD" w:rsidRDefault="00736DFD" w:rsidP="004155E6">
      <w:pPr>
        <w:ind w:left="5670" w:right="458"/>
        <w:jc w:val="center"/>
        <w:rPr>
          <w:sz w:val="23"/>
          <w:szCs w:val="23"/>
        </w:rPr>
      </w:pPr>
    </w:p>
    <w:p w14:paraId="29FDFC06" w14:textId="77777777" w:rsidR="00A74909" w:rsidRDefault="00A74909" w:rsidP="001A503A">
      <w:pPr>
        <w:ind w:left="4254" w:right="458"/>
        <w:rPr>
          <w:b/>
          <w:color w:val="000000"/>
          <w:sz w:val="23"/>
          <w:szCs w:val="23"/>
          <w:u w:val="single"/>
        </w:rPr>
      </w:pPr>
      <w:r>
        <w:rPr>
          <w:b/>
          <w:color w:val="000000"/>
          <w:sz w:val="23"/>
          <w:szCs w:val="23"/>
          <w:u w:val="single"/>
        </w:rPr>
        <w:t>Határozati javaslat „A”</w:t>
      </w:r>
    </w:p>
    <w:p w14:paraId="0FBA402F" w14:textId="77777777" w:rsidR="00A74909" w:rsidRPr="00865080" w:rsidRDefault="00A74909" w:rsidP="00A74909">
      <w:pPr>
        <w:tabs>
          <w:tab w:val="left" w:pos="1560"/>
          <w:tab w:val="left" w:pos="5670"/>
        </w:tabs>
        <w:jc w:val="both"/>
        <w:rPr>
          <w:b/>
          <w:color w:val="000000"/>
          <w:sz w:val="10"/>
          <w:szCs w:val="10"/>
        </w:rPr>
      </w:pPr>
    </w:p>
    <w:p w14:paraId="773D01EB" w14:textId="77777777" w:rsidR="00A74909" w:rsidRPr="00CC3E13" w:rsidRDefault="00A74909" w:rsidP="00A74909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7A7F9312" w14:textId="77777777" w:rsidR="00A74909" w:rsidRPr="00CC3E13" w:rsidRDefault="00A74909" w:rsidP="00A74909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</w:p>
    <w:p w14:paraId="0B3A1FBD" w14:textId="77777777" w:rsidR="004155E6" w:rsidRDefault="004155E6" w:rsidP="00516A94">
      <w:pPr>
        <w:pStyle w:val="Listaszerbekezds"/>
        <w:numPr>
          <w:ilvl w:val="0"/>
          <w:numId w:val="23"/>
        </w:numPr>
        <w:jc w:val="both"/>
        <w:rPr>
          <w:sz w:val="23"/>
          <w:szCs w:val="23"/>
        </w:rPr>
      </w:pPr>
      <w:r w:rsidRPr="00B77B56">
        <w:rPr>
          <w:color w:val="000000" w:themeColor="text1"/>
          <w:sz w:val="23"/>
          <w:szCs w:val="23"/>
        </w:rPr>
        <w:t>Megállapítja, hogy az önkormányzat sporttal kapcsolatos feladatairól és a sporttámogatásról szóló 8/2020. (II. 20.) önkormányzati rendelet alapján a 202</w:t>
      </w:r>
      <w:r w:rsidR="003914F7">
        <w:rPr>
          <w:color w:val="000000" w:themeColor="text1"/>
          <w:sz w:val="23"/>
          <w:szCs w:val="23"/>
        </w:rPr>
        <w:t>6</w:t>
      </w:r>
      <w:r w:rsidRPr="00B77B56">
        <w:rPr>
          <w:color w:val="000000" w:themeColor="text1"/>
          <w:sz w:val="23"/>
          <w:szCs w:val="23"/>
        </w:rPr>
        <w:t>. évi költségvetésben biztosított forrásból sportcélú támogatás elnyerésére című pályázati felhívásra benyújtott pályázatok érvényesek.</w:t>
      </w:r>
    </w:p>
    <w:p w14:paraId="4FE0556C" w14:textId="77777777" w:rsidR="00516A94" w:rsidRPr="00516A94" w:rsidRDefault="00865080" w:rsidP="00516A94">
      <w:pPr>
        <w:pStyle w:val="Listaszerbekezds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>D</w:t>
      </w:r>
      <w:r w:rsidR="004155E6">
        <w:rPr>
          <w:sz w:val="23"/>
          <w:szCs w:val="23"/>
        </w:rPr>
        <w:t>önt arról, hogy a</w:t>
      </w:r>
      <w:r w:rsidR="00A22178" w:rsidRPr="00A22178">
        <w:rPr>
          <w:color w:val="000000" w:themeColor="text1"/>
          <w:sz w:val="23"/>
          <w:szCs w:val="23"/>
        </w:rPr>
        <w:t xml:space="preserve"> benyújtott pályázatok </w:t>
      </w:r>
      <w:r w:rsidR="0068442E" w:rsidRPr="00A22178">
        <w:rPr>
          <w:sz w:val="23"/>
          <w:szCs w:val="23"/>
        </w:rPr>
        <w:t xml:space="preserve">tekintetében, a támogatások odaítéléséről </w:t>
      </w:r>
      <w:r w:rsidR="00A22178" w:rsidRPr="00A22178">
        <w:rPr>
          <w:sz w:val="23"/>
          <w:szCs w:val="23"/>
        </w:rPr>
        <w:t>a tárgyév</w:t>
      </w:r>
      <w:r w:rsidR="0068442E" w:rsidRPr="00A22178">
        <w:rPr>
          <w:sz w:val="23"/>
          <w:szCs w:val="23"/>
        </w:rPr>
        <w:t xml:space="preserve"> szeptemberi rendes testületi </w:t>
      </w:r>
      <w:r w:rsidR="00A22178" w:rsidRPr="00A22178">
        <w:rPr>
          <w:sz w:val="23"/>
          <w:szCs w:val="23"/>
        </w:rPr>
        <w:t xml:space="preserve">ülésén határoz. </w:t>
      </w:r>
    </w:p>
    <w:p w14:paraId="6C3A002D" w14:textId="77777777" w:rsidR="000F260C" w:rsidRPr="00CC3E13" w:rsidRDefault="000F260C" w:rsidP="000F260C">
      <w:pPr>
        <w:pStyle w:val="Listaszerbekezds"/>
        <w:numPr>
          <w:ilvl w:val="0"/>
          <w:numId w:val="23"/>
        </w:numPr>
        <w:jc w:val="both"/>
        <w:rPr>
          <w:color w:val="000000"/>
          <w:sz w:val="23"/>
          <w:szCs w:val="23"/>
        </w:rPr>
      </w:pPr>
      <w:r w:rsidRPr="000F260C">
        <w:rPr>
          <w:color w:val="000000"/>
          <w:sz w:val="23"/>
          <w:szCs w:val="23"/>
        </w:rPr>
        <w:t>Utasítja a Ceglédi Közös Önkormányzati Hivatalt</w:t>
      </w:r>
      <w:r>
        <w:rPr>
          <w:color w:val="000000"/>
          <w:sz w:val="23"/>
          <w:szCs w:val="23"/>
        </w:rPr>
        <w:t xml:space="preserve"> a szükséges intézkedés megtételére.</w:t>
      </w:r>
    </w:p>
    <w:p w14:paraId="0825A66D" w14:textId="77777777" w:rsidR="00A74909" w:rsidRPr="00CC3E13" w:rsidRDefault="00A74909" w:rsidP="00A74909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</w:p>
    <w:p w14:paraId="276E629D" w14:textId="77777777" w:rsidR="00A74909" w:rsidRPr="00CC3E13" w:rsidRDefault="00A74909" w:rsidP="00A74909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  <w:r w:rsidRPr="00CC3E13">
        <w:rPr>
          <w:color w:val="000000"/>
          <w:sz w:val="23"/>
          <w:szCs w:val="23"/>
          <w:u w:val="single"/>
        </w:rPr>
        <w:t>Határidő:</w:t>
      </w:r>
    </w:p>
    <w:p w14:paraId="50C9F1A8" w14:textId="77777777" w:rsidR="00A74909" w:rsidRPr="00CC3E13" w:rsidRDefault="00A74909" w:rsidP="00050160">
      <w:pPr>
        <w:pStyle w:val="llb"/>
        <w:tabs>
          <w:tab w:val="clear" w:pos="4536"/>
          <w:tab w:val="clear" w:pos="9072"/>
        </w:tabs>
        <w:ind w:left="1211" w:hanging="785"/>
        <w:jc w:val="both"/>
        <w:rPr>
          <w:color w:val="000000"/>
          <w:sz w:val="23"/>
          <w:szCs w:val="23"/>
          <w:u w:val="single"/>
        </w:rPr>
      </w:pPr>
      <w:r>
        <w:rPr>
          <w:color w:val="000000"/>
          <w:sz w:val="23"/>
          <w:szCs w:val="23"/>
        </w:rPr>
        <w:t>1</w:t>
      </w:r>
      <w:r w:rsidR="00A22178">
        <w:rPr>
          <w:color w:val="000000"/>
          <w:sz w:val="23"/>
          <w:szCs w:val="23"/>
        </w:rPr>
        <w:t>.</w:t>
      </w:r>
      <w:r w:rsidR="003914F7">
        <w:rPr>
          <w:color w:val="000000"/>
          <w:sz w:val="23"/>
          <w:szCs w:val="23"/>
        </w:rPr>
        <w:t xml:space="preserve">  </w:t>
      </w:r>
      <w:r w:rsidR="000F260C">
        <w:rPr>
          <w:color w:val="000000"/>
          <w:sz w:val="23"/>
          <w:szCs w:val="23"/>
        </w:rPr>
        <w:t xml:space="preserve"> </w:t>
      </w:r>
      <w:r w:rsidR="00050160">
        <w:rPr>
          <w:color w:val="000000"/>
          <w:sz w:val="23"/>
          <w:szCs w:val="23"/>
        </w:rPr>
        <w:t>azonnal</w:t>
      </w:r>
      <w:r w:rsidR="00A22178">
        <w:rPr>
          <w:color w:val="000000"/>
          <w:sz w:val="23"/>
          <w:szCs w:val="23"/>
        </w:rPr>
        <w:t xml:space="preserve"> </w:t>
      </w:r>
    </w:p>
    <w:p w14:paraId="6E48A4F4" w14:textId="77777777" w:rsidR="00050160" w:rsidRDefault="00050160" w:rsidP="00050160">
      <w:pPr>
        <w:tabs>
          <w:tab w:val="left" w:pos="900"/>
        </w:tabs>
        <w:ind w:left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2., 3. 202</w:t>
      </w:r>
      <w:r w:rsidR="003914F7">
        <w:rPr>
          <w:color w:val="000000"/>
          <w:sz w:val="23"/>
          <w:szCs w:val="23"/>
        </w:rPr>
        <w:t>6</w:t>
      </w:r>
      <w:r>
        <w:rPr>
          <w:color w:val="000000"/>
          <w:sz w:val="23"/>
          <w:szCs w:val="23"/>
        </w:rPr>
        <w:t>. szeptemberi rendes testületi ülés.</w:t>
      </w:r>
    </w:p>
    <w:p w14:paraId="73ED0632" w14:textId="77777777" w:rsidR="00A74909" w:rsidRDefault="00A74909" w:rsidP="00A74909">
      <w:pPr>
        <w:tabs>
          <w:tab w:val="left" w:pos="900"/>
        </w:tabs>
        <w:spacing w:line="360" w:lineRule="auto"/>
        <w:jc w:val="both"/>
        <w:rPr>
          <w:color w:val="000000"/>
          <w:sz w:val="23"/>
          <w:szCs w:val="23"/>
        </w:rPr>
      </w:pPr>
      <w:r w:rsidRPr="00762B29">
        <w:rPr>
          <w:color w:val="000000"/>
          <w:sz w:val="23"/>
          <w:szCs w:val="23"/>
          <w:u w:val="single"/>
        </w:rPr>
        <w:t>Felelős</w:t>
      </w:r>
      <w:r w:rsidRPr="00762B29">
        <w:rPr>
          <w:color w:val="000000"/>
          <w:sz w:val="23"/>
          <w:szCs w:val="23"/>
        </w:rPr>
        <w:t xml:space="preserve">: </w:t>
      </w:r>
      <w:r>
        <w:rPr>
          <w:color w:val="000000"/>
          <w:sz w:val="23"/>
          <w:szCs w:val="23"/>
        </w:rPr>
        <w:t>D</w:t>
      </w:r>
      <w:r w:rsidRPr="00762B29">
        <w:rPr>
          <w:color w:val="000000"/>
          <w:sz w:val="23"/>
          <w:szCs w:val="23"/>
        </w:rPr>
        <w:t>r. Csáky András polgármester</w:t>
      </w:r>
    </w:p>
    <w:p w14:paraId="6713992F" w14:textId="77777777" w:rsidR="00A74909" w:rsidRPr="007C28B2" w:rsidRDefault="00A74909" w:rsidP="00A74909">
      <w:pPr>
        <w:tabs>
          <w:tab w:val="left" w:pos="1560"/>
          <w:tab w:val="left" w:pos="5670"/>
        </w:tabs>
        <w:spacing w:line="360" w:lineRule="auto"/>
        <w:jc w:val="both"/>
        <w:rPr>
          <w:sz w:val="12"/>
          <w:szCs w:val="12"/>
          <w:u w:val="single"/>
        </w:rPr>
      </w:pPr>
    </w:p>
    <w:p w14:paraId="75E88500" w14:textId="77777777" w:rsidR="00A74909" w:rsidRPr="00865080" w:rsidRDefault="00A74909" w:rsidP="00865080">
      <w:pPr>
        <w:tabs>
          <w:tab w:val="left" w:pos="1560"/>
          <w:tab w:val="left" w:pos="5670"/>
        </w:tabs>
        <w:jc w:val="both"/>
        <w:rPr>
          <w:sz w:val="10"/>
          <w:szCs w:val="10"/>
          <w:u w:val="single"/>
        </w:rPr>
      </w:pPr>
      <w:r w:rsidRPr="00762B29">
        <w:rPr>
          <w:sz w:val="23"/>
          <w:szCs w:val="23"/>
          <w:u w:val="single"/>
        </w:rPr>
        <w:t>A határozatot kapják:</w:t>
      </w:r>
    </w:p>
    <w:p w14:paraId="74434489" w14:textId="77777777" w:rsidR="00A74909" w:rsidRPr="00762B29" w:rsidRDefault="00A74909" w:rsidP="00865080">
      <w:pPr>
        <w:numPr>
          <w:ilvl w:val="0"/>
          <w:numId w:val="28"/>
        </w:numPr>
        <w:jc w:val="both"/>
        <w:rPr>
          <w:sz w:val="23"/>
          <w:szCs w:val="23"/>
        </w:rPr>
      </w:pPr>
      <w:r w:rsidRPr="00762B29">
        <w:rPr>
          <w:sz w:val="23"/>
          <w:szCs w:val="23"/>
        </w:rPr>
        <w:t>Ügyintéző (Ceglédi KÖH Beruházási és Közbiztonsági Iroda) és általa</w:t>
      </w:r>
    </w:p>
    <w:p w14:paraId="53A93F91" w14:textId="77777777" w:rsidR="00A74909" w:rsidRPr="00762B29" w:rsidRDefault="00A74909" w:rsidP="00A74909">
      <w:pPr>
        <w:numPr>
          <w:ilvl w:val="0"/>
          <w:numId w:val="28"/>
        </w:numPr>
        <w:jc w:val="both"/>
        <w:rPr>
          <w:sz w:val="23"/>
          <w:szCs w:val="23"/>
        </w:rPr>
      </w:pPr>
      <w:r w:rsidRPr="00762B29">
        <w:rPr>
          <w:sz w:val="23"/>
          <w:szCs w:val="23"/>
        </w:rPr>
        <w:t>Pályázatot benyújtók</w:t>
      </w:r>
    </w:p>
    <w:p w14:paraId="1EF88B00" w14:textId="77777777" w:rsidR="00A74909" w:rsidRPr="00762B29" w:rsidRDefault="00A74909" w:rsidP="00A74909">
      <w:pPr>
        <w:numPr>
          <w:ilvl w:val="0"/>
          <w:numId w:val="28"/>
        </w:numPr>
        <w:jc w:val="both"/>
        <w:rPr>
          <w:sz w:val="23"/>
          <w:szCs w:val="23"/>
        </w:rPr>
      </w:pPr>
      <w:r w:rsidRPr="00762B29">
        <w:rPr>
          <w:sz w:val="23"/>
          <w:szCs w:val="23"/>
        </w:rPr>
        <w:t>Pénzügyi Iroda</w:t>
      </w:r>
    </w:p>
    <w:p w14:paraId="3FF93300" w14:textId="77777777" w:rsidR="00A74909" w:rsidRDefault="00A74909" w:rsidP="00A74909">
      <w:pPr>
        <w:numPr>
          <w:ilvl w:val="0"/>
          <w:numId w:val="28"/>
        </w:numPr>
        <w:tabs>
          <w:tab w:val="left" w:pos="1560"/>
          <w:tab w:val="left" w:pos="5670"/>
        </w:tabs>
        <w:spacing w:line="360" w:lineRule="auto"/>
        <w:contextualSpacing/>
        <w:jc w:val="both"/>
        <w:rPr>
          <w:sz w:val="23"/>
          <w:szCs w:val="23"/>
        </w:rPr>
      </w:pPr>
      <w:r w:rsidRPr="00762B29">
        <w:rPr>
          <w:sz w:val="23"/>
          <w:szCs w:val="23"/>
        </w:rPr>
        <w:t>Irattár</w:t>
      </w:r>
    </w:p>
    <w:p w14:paraId="56266316" w14:textId="77777777" w:rsidR="003914F7" w:rsidRDefault="003914F7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4B83734A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219A3CC6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4802E653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7B9DA4D5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6F8CC731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6F8A8202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398BE6DD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5FC16538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6A0F93C1" w14:textId="77777777" w:rsidR="00736DFD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2131E93C" w14:textId="77777777" w:rsidR="00736DFD" w:rsidRPr="00762B29" w:rsidRDefault="00736DFD" w:rsidP="00736DFD">
      <w:pPr>
        <w:tabs>
          <w:tab w:val="left" w:pos="1560"/>
          <w:tab w:val="left" w:pos="5670"/>
        </w:tabs>
        <w:spacing w:line="360" w:lineRule="auto"/>
        <w:ind w:left="720"/>
        <w:contextualSpacing/>
        <w:jc w:val="both"/>
        <w:rPr>
          <w:sz w:val="23"/>
          <w:szCs w:val="23"/>
        </w:rPr>
      </w:pPr>
    </w:p>
    <w:p w14:paraId="19B425E6" w14:textId="77777777" w:rsidR="0065056E" w:rsidRPr="001A503A" w:rsidRDefault="00750204" w:rsidP="0068442E">
      <w:pPr>
        <w:ind w:right="458"/>
        <w:jc w:val="center"/>
        <w:rPr>
          <w:sz w:val="23"/>
          <w:szCs w:val="23"/>
        </w:rPr>
      </w:pPr>
      <w:r w:rsidRPr="00CC3E13">
        <w:rPr>
          <w:b/>
          <w:color w:val="000000"/>
          <w:sz w:val="23"/>
          <w:szCs w:val="23"/>
          <w:u w:val="single"/>
        </w:rPr>
        <w:lastRenderedPageBreak/>
        <w:t>Határozati javaslat</w:t>
      </w:r>
      <w:r w:rsidR="00A74909">
        <w:rPr>
          <w:b/>
          <w:color w:val="000000"/>
          <w:sz w:val="23"/>
          <w:szCs w:val="23"/>
          <w:u w:val="single"/>
        </w:rPr>
        <w:t xml:space="preserve"> „</w:t>
      </w:r>
      <w:proofErr w:type="gramStart"/>
      <w:r w:rsidR="00A74909">
        <w:rPr>
          <w:b/>
          <w:color w:val="000000"/>
          <w:sz w:val="23"/>
          <w:szCs w:val="23"/>
          <w:u w:val="single"/>
        </w:rPr>
        <w:t>B”</w:t>
      </w:r>
      <w:r w:rsidR="0068442E">
        <w:rPr>
          <w:b/>
          <w:color w:val="000000"/>
          <w:sz w:val="23"/>
          <w:szCs w:val="23"/>
          <w:u w:val="single"/>
        </w:rPr>
        <w:t>/</w:t>
      </w:r>
      <w:proofErr w:type="gramEnd"/>
      <w:r w:rsidR="0068442E">
        <w:rPr>
          <w:b/>
          <w:color w:val="000000"/>
          <w:sz w:val="23"/>
          <w:szCs w:val="23"/>
          <w:u w:val="single"/>
        </w:rPr>
        <w:t>I.</w:t>
      </w:r>
    </w:p>
    <w:p w14:paraId="2F1EB967" w14:textId="77777777" w:rsidR="001A503A" w:rsidRPr="00CC3E13" w:rsidRDefault="001A503A" w:rsidP="00AB70B6">
      <w:pPr>
        <w:tabs>
          <w:tab w:val="left" w:pos="1560"/>
          <w:tab w:val="left" w:pos="5670"/>
        </w:tabs>
        <w:jc w:val="both"/>
        <w:rPr>
          <w:b/>
          <w:color w:val="000000"/>
          <w:sz w:val="23"/>
          <w:szCs w:val="23"/>
        </w:rPr>
      </w:pPr>
    </w:p>
    <w:p w14:paraId="48BB7DE2" w14:textId="77777777" w:rsidR="00AB70B6" w:rsidRPr="00CC3E13" w:rsidRDefault="00AB70B6" w:rsidP="00AB70B6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5BD91C4B" w14:textId="77777777" w:rsidR="00AB70B6" w:rsidRPr="00CC3E13" w:rsidRDefault="00AB70B6" w:rsidP="00AB70B6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</w:p>
    <w:p w14:paraId="331F573E" w14:textId="77777777" w:rsidR="0068442E" w:rsidRPr="00B77B56" w:rsidRDefault="0068442E" w:rsidP="002316E7">
      <w:pPr>
        <w:ind w:left="284" w:hanging="284"/>
        <w:jc w:val="both"/>
        <w:rPr>
          <w:color w:val="000000" w:themeColor="text1"/>
          <w:sz w:val="23"/>
          <w:szCs w:val="23"/>
        </w:rPr>
      </w:pPr>
      <w:r w:rsidRPr="00B77B56">
        <w:rPr>
          <w:b/>
          <w:color w:val="000000" w:themeColor="text1"/>
          <w:sz w:val="23"/>
          <w:szCs w:val="23"/>
        </w:rPr>
        <w:t>1.</w:t>
      </w:r>
      <w:r w:rsidRPr="00B77B56">
        <w:rPr>
          <w:color w:val="000000" w:themeColor="text1"/>
          <w:sz w:val="23"/>
          <w:szCs w:val="23"/>
        </w:rPr>
        <w:t xml:space="preserve"> </w:t>
      </w:r>
      <w:r w:rsidRPr="00B77B56">
        <w:rPr>
          <w:color w:val="000000" w:themeColor="text1"/>
          <w:sz w:val="23"/>
          <w:szCs w:val="23"/>
        </w:rPr>
        <w:tab/>
      </w:r>
      <w:r w:rsidR="004F0FCB" w:rsidRPr="00B77B56">
        <w:rPr>
          <w:color w:val="000000" w:themeColor="text1"/>
          <w:sz w:val="23"/>
          <w:szCs w:val="23"/>
        </w:rPr>
        <w:t>Megállapítja, hogy a</w:t>
      </w:r>
      <w:r w:rsidR="00812647" w:rsidRPr="00B77B56">
        <w:rPr>
          <w:color w:val="000000" w:themeColor="text1"/>
          <w:sz w:val="23"/>
          <w:szCs w:val="23"/>
        </w:rPr>
        <w:t>z</w:t>
      </w:r>
      <w:r w:rsidR="004F0FCB" w:rsidRPr="00B77B56">
        <w:rPr>
          <w:color w:val="000000" w:themeColor="text1"/>
          <w:sz w:val="23"/>
          <w:szCs w:val="23"/>
        </w:rPr>
        <w:t xml:space="preserve"> </w:t>
      </w:r>
      <w:r w:rsidR="00812647" w:rsidRPr="00B77B56">
        <w:rPr>
          <w:color w:val="000000" w:themeColor="text1"/>
          <w:sz w:val="23"/>
          <w:szCs w:val="23"/>
        </w:rPr>
        <w:t xml:space="preserve">önkormányzat sporttal kapcsolatos feladatairól és a sporttámogatásról szóló 8/2020. (II. 20.) önkormányzati rendelet </w:t>
      </w:r>
      <w:r w:rsidR="004F0FCB" w:rsidRPr="00B77B56">
        <w:rPr>
          <w:color w:val="000000" w:themeColor="text1"/>
          <w:sz w:val="23"/>
          <w:szCs w:val="23"/>
        </w:rPr>
        <w:t>alapján a</w:t>
      </w:r>
      <w:r w:rsidR="00A22178" w:rsidRPr="00B77B56">
        <w:rPr>
          <w:color w:val="000000" w:themeColor="text1"/>
          <w:sz w:val="23"/>
          <w:szCs w:val="23"/>
        </w:rPr>
        <w:t xml:space="preserve"> 202</w:t>
      </w:r>
      <w:r w:rsidR="003914F7">
        <w:rPr>
          <w:color w:val="000000" w:themeColor="text1"/>
          <w:sz w:val="23"/>
          <w:szCs w:val="23"/>
        </w:rPr>
        <w:t>6</w:t>
      </w:r>
      <w:r w:rsidR="00A22178" w:rsidRPr="00B77B56">
        <w:rPr>
          <w:color w:val="000000" w:themeColor="text1"/>
          <w:sz w:val="23"/>
          <w:szCs w:val="23"/>
        </w:rPr>
        <w:t>. évi költségvetésben biztosított forrásból sportcélú támogatás elnyerésére című pályázati felhívásra</w:t>
      </w:r>
      <w:r w:rsidR="004F0FCB" w:rsidRPr="00B77B56">
        <w:rPr>
          <w:color w:val="000000" w:themeColor="text1"/>
          <w:sz w:val="23"/>
          <w:szCs w:val="23"/>
        </w:rPr>
        <w:t xml:space="preserve"> benyújtott pályázatok érvényesek.</w:t>
      </w:r>
    </w:p>
    <w:p w14:paraId="5462B1E0" w14:textId="77777777" w:rsidR="00B77B56" w:rsidRPr="00B77B56" w:rsidRDefault="0068442E" w:rsidP="00B77B56">
      <w:pPr>
        <w:ind w:left="284" w:hanging="284"/>
        <w:jc w:val="both"/>
        <w:rPr>
          <w:color w:val="000000" w:themeColor="text1"/>
          <w:sz w:val="23"/>
          <w:szCs w:val="23"/>
        </w:rPr>
      </w:pPr>
      <w:r w:rsidRPr="00B77B56">
        <w:rPr>
          <w:b/>
          <w:color w:val="000000" w:themeColor="text1"/>
          <w:sz w:val="23"/>
          <w:szCs w:val="23"/>
        </w:rPr>
        <w:t>2.</w:t>
      </w:r>
      <w:r w:rsidRPr="00B77B56">
        <w:rPr>
          <w:color w:val="000000" w:themeColor="text1"/>
          <w:sz w:val="23"/>
          <w:szCs w:val="23"/>
        </w:rPr>
        <w:t xml:space="preserve"> </w:t>
      </w:r>
      <w:r w:rsidRPr="00B77B56">
        <w:rPr>
          <w:color w:val="000000" w:themeColor="text1"/>
          <w:sz w:val="23"/>
          <w:szCs w:val="23"/>
        </w:rPr>
        <w:tab/>
      </w:r>
      <w:r w:rsidR="006E4A18" w:rsidRPr="00B77B56">
        <w:rPr>
          <w:color w:val="000000" w:themeColor="text1"/>
          <w:sz w:val="23"/>
          <w:szCs w:val="23"/>
        </w:rPr>
        <w:t>Támogatja az önkormányzat sporttal kapcsolatos feladat</w:t>
      </w:r>
      <w:r w:rsidR="00454291" w:rsidRPr="00B77B56">
        <w:rPr>
          <w:color w:val="000000" w:themeColor="text1"/>
          <w:sz w:val="23"/>
          <w:szCs w:val="23"/>
        </w:rPr>
        <w:t>a</w:t>
      </w:r>
      <w:r w:rsidR="006E4A18" w:rsidRPr="00B77B56">
        <w:rPr>
          <w:color w:val="000000" w:themeColor="text1"/>
          <w:sz w:val="23"/>
          <w:szCs w:val="23"/>
        </w:rPr>
        <w:t xml:space="preserve">iról és sporttámogatásról szóló 8/2020. (II. 20.) önkormányzati rendelet alapján a </w:t>
      </w:r>
      <w:r w:rsidR="00AB70B6" w:rsidRPr="00B77B56">
        <w:rPr>
          <w:color w:val="000000" w:themeColor="text1"/>
          <w:sz w:val="23"/>
          <w:szCs w:val="23"/>
        </w:rPr>
        <w:t>202</w:t>
      </w:r>
      <w:r w:rsidR="003914F7">
        <w:rPr>
          <w:color w:val="000000" w:themeColor="text1"/>
          <w:sz w:val="23"/>
          <w:szCs w:val="23"/>
        </w:rPr>
        <w:t>6</w:t>
      </w:r>
      <w:r w:rsidR="00AB70B6" w:rsidRPr="00B77B56">
        <w:rPr>
          <w:color w:val="000000" w:themeColor="text1"/>
          <w:sz w:val="23"/>
          <w:szCs w:val="23"/>
        </w:rPr>
        <w:t>. évi</w:t>
      </w:r>
      <w:r w:rsidR="00454291" w:rsidRPr="00B77B56">
        <w:rPr>
          <w:color w:val="000000" w:themeColor="text1"/>
          <w:sz w:val="23"/>
          <w:szCs w:val="23"/>
        </w:rPr>
        <w:t xml:space="preserve"> önkormányzati sporttámogatási</w:t>
      </w:r>
      <w:r w:rsidR="00AB70B6" w:rsidRPr="00B77B56">
        <w:rPr>
          <w:color w:val="000000" w:themeColor="text1"/>
          <w:sz w:val="23"/>
          <w:szCs w:val="23"/>
        </w:rPr>
        <w:t xml:space="preserve"> </w:t>
      </w:r>
      <w:r w:rsidR="00454291" w:rsidRPr="00B77B56">
        <w:rPr>
          <w:color w:val="000000" w:themeColor="text1"/>
          <w:sz w:val="23"/>
          <w:szCs w:val="23"/>
        </w:rPr>
        <w:t xml:space="preserve">keret </w:t>
      </w:r>
      <w:r w:rsidR="006E4A18" w:rsidRPr="00B77B56">
        <w:rPr>
          <w:color w:val="000000" w:themeColor="text1"/>
          <w:sz w:val="23"/>
          <w:szCs w:val="23"/>
        </w:rPr>
        <w:t>jelen határozat elválaszthatatlan mellékletét képező táblázatban</w:t>
      </w:r>
      <w:r w:rsidR="00BD6035" w:rsidRPr="00B77B56">
        <w:rPr>
          <w:color w:val="000000" w:themeColor="text1"/>
          <w:sz w:val="23"/>
          <w:szCs w:val="23"/>
        </w:rPr>
        <w:t xml:space="preserve"> (a továbbiakban: táblázat)</w:t>
      </w:r>
      <w:r w:rsidR="00D47700" w:rsidRPr="00B77B56">
        <w:rPr>
          <w:color w:val="000000" w:themeColor="text1"/>
          <w:sz w:val="23"/>
          <w:szCs w:val="23"/>
        </w:rPr>
        <w:t xml:space="preserve"> felsorolt pályázatoka</w:t>
      </w:r>
      <w:r w:rsidR="006E4A18" w:rsidRPr="00B77B56">
        <w:rPr>
          <w:color w:val="000000" w:themeColor="text1"/>
          <w:sz w:val="23"/>
          <w:szCs w:val="23"/>
        </w:rPr>
        <w:t xml:space="preserve">t, az abban </w:t>
      </w:r>
      <w:r w:rsidR="00937D50" w:rsidRPr="00B77B56">
        <w:rPr>
          <w:color w:val="000000" w:themeColor="text1"/>
          <w:sz w:val="23"/>
          <w:szCs w:val="23"/>
        </w:rPr>
        <w:t>javasolt támogatással</w:t>
      </w:r>
      <w:r w:rsidR="000F260C" w:rsidRPr="00B77B56">
        <w:rPr>
          <w:color w:val="000000" w:themeColor="text1"/>
          <w:sz w:val="23"/>
          <w:szCs w:val="23"/>
        </w:rPr>
        <w:t xml:space="preserve"> </w:t>
      </w:r>
      <w:r w:rsidR="006E4A18" w:rsidRPr="00B77B56">
        <w:rPr>
          <w:color w:val="000000" w:themeColor="text1"/>
          <w:sz w:val="23"/>
          <w:szCs w:val="23"/>
        </w:rPr>
        <w:t>a 202</w:t>
      </w:r>
      <w:r w:rsidR="003914F7">
        <w:rPr>
          <w:color w:val="000000" w:themeColor="text1"/>
          <w:sz w:val="23"/>
          <w:szCs w:val="23"/>
        </w:rPr>
        <w:t>6</w:t>
      </w:r>
      <w:r w:rsidR="006E4A18" w:rsidRPr="00B77B56">
        <w:rPr>
          <w:color w:val="000000" w:themeColor="text1"/>
          <w:sz w:val="23"/>
          <w:szCs w:val="23"/>
        </w:rPr>
        <w:t>. évi</w:t>
      </w:r>
      <w:r w:rsidR="00454291" w:rsidRPr="00B77B56">
        <w:rPr>
          <w:color w:val="000000" w:themeColor="text1"/>
          <w:sz w:val="23"/>
          <w:szCs w:val="23"/>
        </w:rPr>
        <w:t xml:space="preserve"> költségvetés Sportcélú támogatások </w:t>
      </w:r>
      <w:r w:rsidR="006E4A18" w:rsidRPr="00B77B56">
        <w:rPr>
          <w:color w:val="000000" w:themeColor="text1"/>
          <w:sz w:val="23"/>
          <w:szCs w:val="23"/>
        </w:rPr>
        <w:t>előirányzata terhére.</w:t>
      </w:r>
    </w:p>
    <w:p w14:paraId="694EBBBC" w14:textId="206F81F9" w:rsidR="00B77B56" w:rsidRDefault="0068442E" w:rsidP="00B77B56">
      <w:pPr>
        <w:ind w:left="284" w:hanging="284"/>
        <w:jc w:val="both"/>
        <w:rPr>
          <w:color w:val="000000" w:themeColor="text1"/>
          <w:sz w:val="23"/>
          <w:szCs w:val="23"/>
        </w:rPr>
      </w:pPr>
      <w:r w:rsidRPr="00B77B56">
        <w:rPr>
          <w:b/>
          <w:color w:val="000000" w:themeColor="text1"/>
          <w:sz w:val="23"/>
          <w:szCs w:val="23"/>
        </w:rPr>
        <w:t>3</w:t>
      </w:r>
      <w:r w:rsidRPr="00B77B56">
        <w:rPr>
          <w:color w:val="000000" w:themeColor="text1"/>
          <w:sz w:val="23"/>
          <w:szCs w:val="23"/>
        </w:rPr>
        <w:t xml:space="preserve">. </w:t>
      </w:r>
      <w:r w:rsidRPr="00B77B56">
        <w:rPr>
          <w:color w:val="000000" w:themeColor="text1"/>
          <w:sz w:val="23"/>
          <w:szCs w:val="23"/>
        </w:rPr>
        <w:tab/>
      </w:r>
      <w:r w:rsidR="00762B29" w:rsidRPr="00B77B56">
        <w:rPr>
          <w:color w:val="000000" w:themeColor="text1"/>
          <w:sz w:val="23"/>
          <w:szCs w:val="23"/>
        </w:rPr>
        <w:t>Felhatalmazza a Polgármestert a támogatási szerződések aláírására</w:t>
      </w:r>
      <w:r w:rsidR="007A6F07">
        <w:rPr>
          <w:color w:val="000000" w:themeColor="text1"/>
          <w:sz w:val="23"/>
          <w:szCs w:val="23"/>
        </w:rPr>
        <w:t>.</w:t>
      </w:r>
    </w:p>
    <w:p w14:paraId="0C850194" w14:textId="77777777" w:rsidR="003747D9" w:rsidRPr="0068442E" w:rsidRDefault="00B77B56" w:rsidP="00A21AA2">
      <w:pPr>
        <w:ind w:left="284" w:hanging="284"/>
        <w:jc w:val="both"/>
        <w:rPr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4</w:t>
      </w:r>
      <w:r w:rsidRPr="00B77B56">
        <w:rPr>
          <w:color w:val="000000" w:themeColor="text1"/>
          <w:sz w:val="23"/>
          <w:szCs w:val="23"/>
        </w:rPr>
        <w:t>.</w:t>
      </w:r>
      <w:r>
        <w:rPr>
          <w:color w:val="000000" w:themeColor="text1"/>
          <w:sz w:val="23"/>
          <w:szCs w:val="23"/>
        </w:rPr>
        <w:t xml:space="preserve"> Utasítja </w:t>
      </w:r>
      <w:r w:rsidR="003747D9" w:rsidRPr="00B77B56">
        <w:rPr>
          <w:color w:val="000000" w:themeColor="text1"/>
          <w:sz w:val="23"/>
          <w:szCs w:val="23"/>
        </w:rPr>
        <w:t>a Ceglédi Közös Önkormányzati Hivatalt a szü</w:t>
      </w:r>
      <w:r w:rsidR="00652F3A" w:rsidRPr="00B77B56">
        <w:rPr>
          <w:color w:val="000000" w:themeColor="text1"/>
          <w:sz w:val="23"/>
          <w:szCs w:val="23"/>
        </w:rPr>
        <w:t>kséges intézkedések megtételére</w:t>
      </w:r>
      <w:r w:rsidR="000F260C" w:rsidRPr="00B77B56">
        <w:rPr>
          <w:color w:val="000000" w:themeColor="text1"/>
          <w:sz w:val="23"/>
          <w:szCs w:val="23"/>
        </w:rPr>
        <w:t>, és pénzügyi fedezet rendelkezésre állás esetén a támogatások átutalására</w:t>
      </w:r>
      <w:r w:rsidRPr="00B77B56">
        <w:rPr>
          <w:color w:val="000000" w:themeColor="text1"/>
          <w:sz w:val="23"/>
          <w:szCs w:val="23"/>
        </w:rPr>
        <w:t>, amennyiben annak kifizetése nem veszélyezteti az önkormányzat kötelezően ellátandó feladatait.</w:t>
      </w:r>
    </w:p>
    <w:p w14:paraId="659A3BEB" w14:textId="77777777" w:rsidR="00AB70B6" w:rsidRPr="00CC3E13" w:rsidRDefault="00AB70B6" w:rsidP="00AB70B6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</w:p>
    <w:p w14:paraId="68F98634" w14:textId="77777777" w:rsidR="00454291" w:rsidRPr="00CC3E13" w:rsidRDefault="00AB70B6" w:rsidP="00762B29">
      <w:pPr>
        <w:pStyle w:val="llb"/>
        <w:tabs>
          <w:tab w:val="clear" w:pos="4536"/>
          <w:tab w:val="clear" w:pos="9072"/>
        </w:tabs>
        <w:jc w:val="both"/>
        <w:rPr>
          <w:color w:val="000000"/>
          <w:sz w:val="23"/>
          <w:szCs w:val="23"/>
          <w:u w:val="single"/>
        </w:rPr>
      </w:pPr>
      <w:r w:rsidRPr="00CC3E13">
        <w:rPr>
          <w:color w:val="000000"/>
          <w:sz w:val="23"/>
          <w:szCs w:val="23"/>
          <w:u w:val="single"/>
        </w:rPr>
        <w:t>Határidő:</w:t>
      </w:r>
    </w:p>
    <w:p w14:paraId="479E5EF1" w14:textId="77777777" w:rsidR="00AB70B6" w:rsidRDefault="00762B29" w:rsidP="00762B29">
      <w:pPr>
        <w:pStyle w:val="llb"/>
        <w:tabs>
          <w:tab w:val="clear" w:pos="4536"/>
          <w:tab w:val="clear" w:pos="9072"/>
        </w:tabs>
        <w:ind w:left="1211" w:hanging="785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1-</w:t>
      </w:r>
      <w:r w:rsidR="00BD6035">
        <w:rPr>
          <w:color w:val="000000"/>
          <w:sz w:val="23"/>
          <w:szCs w:val="23"/>
        </w:rPr>
        <w:t>2</w:t>
      </w:r>
      <w:r>
        <w:rPr>
          <w:color w:val="000000"/>
          <w:sz w:val="23"/>
          <w:szCs w:val="23"/>
        </w:rPr>
        <w:t>.</w:t>
      </w:r>
      <w:r w:rsidR="00454291" w:rsidRPr="00CC3E13">
        <w:rPr>
          <w:color w:val="000000"/>
          <w:sz w:val="23"/>
          <w:szCs w:val="23"/>
        </w:rPr>
        <w:t>: azonnal</w:t>
      </w:r>
    </w:p>
    <w:p w14:paraId="21AD2C87" w14:textId="77777777" w:rsidR="0068442E" w:rsidRDefault="0068442E" w:rsidP="0068442E">
      <w:pPr>
        <w:ind w:left="426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="000F260C">
        <w:rPr>
          <w:color w:val="000000"/>
          <w:sz w:val="23"/>
          <w:szCs w:val="23"/>
        </w:rPr>
        <w:t>-4</w:t>
      </w:r>
      <w:r>
        <w:rPr>
          <w:color w:val="000000"/>
          <w:sz w:val="23"/>
          <w:szCs w:val="23"/>
        </w:rPr>
        <w:t xml:space="preserve">. pont: anyagi fedezet rendelkezésre állása esetén, amennyiben annak kifizetése </w:t>
      </w:r>
      <w:r w:rsidRPr="0068442E">
        <w:rPr>
          <w:color w:val="000000" w:themeColor="text1"/>
          <w:sz w:val="23"/>
          <w:szCs w:val="23"/>
        </w:rPr>
        <w:t>nem veszélyeztetheti a törvény által kötelezően előírt önkormányzati feladat- és hatáskörök ellátását.</w:t>
      </w:r>
    </w:p>
    <w:p w14:paraId="71B3C133" w14:textId="77777777" w:rsidR="007A6F07" w:rsidRPr="0068442E" w:rsidRDefault="007A6F07" w:rsidP="0068442E">
      <w:pPr>
        <w:ind w:left="426"/>
        <w:jc w:val="both"/>
        <w:rPr>
          <w:b/>
          <w:color w:val="000000" w:themeColor="text1"/>
          <w:sz w:val="23"/>
          <w:szCs w:val="23"/>
        </w:rPr>
      </w:pPr>
    </w:p>
    <w:p w14:paraId="0B91FCE1" w14:textId="77777777" w:rsidR="00762B29" w:rsidRDefault="00762B29" w:rsidP="00762B29">
      <w:pPr>
        <w:tabs>
          <w:tab w:val="left" w:pos="900"/>
        </w:tabs>
        <w:spacing w:line="360" w:lineRule="auto"/>
        <w:jc w:val="both"/>
        <w:rPr>
          <w:color w:val="000000"/>
          <w:sz w:val="23"/>
          <w:szCs w:val="23"/>
        </w:rPr>
      </w:pPr>
      <w:r w:rsidRPr="00762B29">
        <w:rPr>
          <w:color w:val="000000"/>
          <w:sz w:val="23"/>
          <w:szCs w:val="23"/>
          <w:u w:val="single"/>
        </w:rPr>
        <w:t>Felelős</w:t>
      </w:r>
      <w:r w:rsidRPr="00762B29">
        <w:rPr>
          <w:color w:val="000000"/>
          <w:sz w:val="23"/>
          <w:szCs w:val="23"/>
        </w:rPr>
        <w:t xml:space="preserve">: </w:t>
      </w:r>
      <w:r>
        <w:rPr>
          <w:color w:val="000000"/>
          <w:sz w:val="23"/>
          <w:szCs w:val="23"/>
        </w:rPr>
        <w:t>D</w:t>
      </w:r>
      <w:r w:rsidRPr="00762B29">
        <w:rPr>
          <w:color w:val="000000"/>
          <w:sz w:val="23"/>
          <w:szCs w:val="23"/>
        </w:rPr>
        <w:t>r. Csáky András polgármester</w:t>
      </w:r>
    </w:p>
    <w:p w14:paraId="7A9F024D" w14:textId="77777777" w:rsidR="00762B29" w:rsidRPr="007C28B2" w:rsidRDefault="00762B29" w:rsidP="00762B29">
      <w:pPr>
        <w:tabs>
          <w:tab w:val="left" w:pos="1560"/>
          <w:tab w:val="left" w:pos="5670"/>
        </w:tabs>
        <w:spacing w:line="360" w:lineRule="auto"/>
        <w:jc w:val="both"/>
        <w:rPr>
          <w:sz w:val="12"/>
          <w:szCs w:val="12"/>
          <w:u w:val="single"/>
        </w:rPr>
      </w:pPr>
    </w:p>
    <w:p w14:paraId="41283783" w14:textId="77777777" w:rsidR="00762B29" w:rsidRPr="00762B29" w:rsidRDefault="00762B29" w:rsidP="00762B29">
      <w:pPr>
        <w:tabs>
          <w:tab w:val="left" w:pos="1560"/>
          <w:tab w:val="left" w:pos="5670"/>
        </w:tabs>
        <w:spacing w:line="360" w:lineRule="auto"/>
        <w:jc w:val="both"/>
        <w:rPr>
          <w:sz w:val="23"/>
          <w:szCs w:val="23"/>
          <w:u w:val="single"/>
        </w:rPr>
      </w:pPr>
      <w:r w:rsidRPr="00762B29">
        <w:rPr>
          <w:sz w:val="23"/>
          <w:szCs w:val="23"/>
          <w:u w:val="single"/>
        </w:rPr>
        <w:t>A határozatot kapják:</w:t>
      </w:r>
    </w:p>
    <w:p w14:paraId="3EE67A07" w14:textId="77777777" w:rsidR="00762B29" w:rsidRPr="00762B29" w:rsidRDefault="0068442E" w:rsidP="0068442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762B29" w:rsidRPr="00762B29">
        <w:rPr>
          <w:sz w:val="23"/>
          <w:szCs w:val="23"/>
        </w:rPr>
        <w:t>Ügyintéző (Ceglédi KÖH Beruházási és Közbiztonsági Iroda) és általa</w:t>
      </w:r>
    </w:p>
    <w:p w14:paraId="2AE4256D" w14:textId="77777777" w:rsidR="00762B29" w:rsidRPr="00762B29" w:rsidRDefault="0068442E" w:rsidP="0068442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="00762B29" w:rsidRPr="00762B29">
        <w:rPr>
          <w:sz w:val="23"/>
          <w:szCs w:val="23"/>
        </w:rPr>
        <w:t>Pályázatot benyújtók</w:t>
      </w:r>
    </w:p>
    <w:p w14:paraId="0D7C99FF" w14:textId="77777777" w:rsidR="00762B29" w:rsidRPr="00762B29" w:rsidRDefault="0068442E" w:rsidP="0068442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 w:rsidR="00762B29" w:rsidRPr="00762B29">
        <w:rPr>
          <w:sz w:val="23"/>
          <w:szCs w:val="23"/>
        </w:rPr>
        <w:t>Pénzügyi Iroda</w:t>
      </w:r>
    </w:p>
    <w:p w14:paraId="002C857C" w14:textId="77777777" w:rsidR="00A21AA2" w:rsidRPr="0085249E" w:rsidRDefault="0068442E" w:rsidP="0085249E">
      <w:pPr>
        <w:tabs>
          <w:tab w:val="left" w:pos="1560"/>
          <w:tab w:val="left" w:pos="5670"/>
        </w:tabs>
        <w:spacing w:line="360" w:lineRule="auto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="00762B29" w:rsidRPr="00762B29">
        <w:rPr>
          <w:sz w:val="23"/>
          <w:szCs w:val="23"/>
        </w:rPr>
        <w:t>Irattár</w:t>
      </w:r>
    </w:p>
    <w:p w14:paraId="4709A237" w14:textId="77777777" w:rsidR="003914F7" w:rsidRDefault="003914F7" w:rsidP="0068442E">
      <w:pPr>
        <w:ind w:right="458"/>
        <w:jc w:val="center"/>
        <w:rPr>
          <w:b/>
          <w:color w:val="000000"/>
          <w:sz w:val="23"/>
          <w:szCs w:val="23"/>
          <w:u w:val="single"/>
        </w:rPr>
      </w:pPr>
    </w:p>
    <w:p w14:paraId="57A0EC5A" w14:textId="77777777" w:rsidR="0068442E" w:rsidRDefault="0068442E" w:rsidP="0068442E">
      <w:pPr>
        <w:ind w:right="458"/>
        <w:jc w:val="center"/>
        <w:rPr>
          <w:b/>
          <w:color w:val="000000"/>
          <w:sz w:val="23"/>
          <w:szCs w:val="23"/>
          <w:u w:val="single"/>
        </w:rPr>
      </w:pPr>
      <w:r w:rsidRPr="00CC3E13">
        <w:rPr>
          <w:b/>
          <w:color w:val="000000"/>
          <w:sz w:val="23"/>
          <w:szCs w:val="23"/>
          <w:u w:val="single"/>
        </w:rPr>
        <w:t>Határozati javaslat</w:t>
      </w:r>
      <w:r>
        <w:rPr>
          <w:b/>
          <w:color w:val="000000"/>
          <w:sz w:val="23"/>
          <w:szCs w:val="23"/>
          <w:u w:val="single"/>
        </w:rPr>
        <w:t xml:space="preserve"> „</w:t>
      </w:r>
      <w:proofErr w:type="gramStart"/>
      <w:r>
        <w:rPr>
          <w:b/>
          <w:color w:val="000000"/>
          <w:sz w:val="23"/>
          <w:szCs w:val="23"/>
          <w:u w:val="single"/>
        </w:rPr>
        <w:t>B”/</w:t>
      </w:r>
      <w:proofErr w:type="gramEnd"/>
      <w:r>
        <w:rPr>
          <w:b/>
          <w:color w:val="000000"/>
          <w:sz w:val="23"/>
          <w:szCs w:val="23"/>
          <w:u w:val="single"/>
        </w:rPr>
        <w:t>II.</w:t>
      </w:r>
    </w:p>
    <w:p w14:paraId="53980EC9" w14:textId="77777777" w:rsidR="0068442E" w:rsidRPr="001A503A" w:rsidRDefault="0068442E" w:rsidP="0068442E">
      <w:pPr>
        <w:ind w:left="4254" w:right="458"/>
        <w:rPr>
          <w:sz w:val="23"/>
          <w:szCs w:val="23"/>
        </w:rPr>
      </w:pPr>
    </w:p>
    <w:p w14:paraId="0B7C29E9" w14:textId="77777777" w:rsidR="00645BCD" w:rsidRPr="00CC3E13" w:rsidRDefault="00645BCD" w:rsidP="0068442E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356090E8" w14:textId="77777777" w:rsidR="00645BCD" w:rsidRPr="007C28B2" w:rsidRDefault="00645BCD" w:rsidP="00645BCD">
      <w:pPr>
        <w:tabs>
          <w:tab w:val="left" w:pos="1560"/>
          <w:tab w:val="left" w:pos="5670"/>
        </w:tabs>
        <w:jc w:val="both"/>
        <w:rPr>
          <w:color w:val="000000"/>
          <w:sz w:val="12"/>
          <w:szCs w:val="12"/>
        </w:rPr>
      </w:pPr>
    </w:p>
    <w:p w14:paraId="54A3F623" w14:textId="77777777" w:rsidR="00A22178" w:rsidRPr="002316E7" w:rsidRDefault="00645BCD" w:rsidP="00A22178">
      <w:pPr>
        <w:pStyle w:val="Listaszerbekezds"/>
        <w:numPr>
          <w:ilvl w:val="0"/>
          <w:numId w:val="33"/>
        </w:numPr>
        <w:tabs>
          <w:tab w:val="left" w:pos="1560"/>
          <w:tab w:val="left" w:pos="5670"/>
        </w:tabs>
        <w:jc w:val="both"/>
        <w:rPr>
          <w:b/>
          <w:sz w:val="23"/>
          <w:szCs w:val="23"/>
        </w:rPr>
      </w:pPr>
      <w:r w:rsidRPr="007C28B2">
        <w:rPr>
          <w:color w:val="000000"/>
          <w:sz w:val="23"/>
          <w:szCs w:val="23"/>
        </w:rPr>
        <w:t xml:space="preserve">Nem támogatja az önkormányzat sporttal kapcsolatos feladatairól és sporttámogatásról szóló 8/2020. (II. 20.) önkormányzati rendelet alapján a </w:t>
      </w:r>
      <w:r w:rsidRPr="007C28B2">
        <w:rPr>
          <w:b/>
          <w:color w:val="000000"/>
          <w:sz w:val="23"/>
          <w:szCs w:val="23"/>
        </w:rPr>
        <w:t>202</w:t>
      </w:r>
      <w:r w:rsidR="003914F7">
        <w:rPr>
          <w:b/>
          <w:color w:val="000000"/>
          <w:sz w:val="23"/>
          <w:szCs w:val="23"/>
        </w:rPr>
        <w:t>6</w:t>
      </w:r>
      <w:r w:rsidRPr="007C28B2">
        <w:rPr>
          <w:b/>
          <w:color w:val="000000"/>
          <w:sz w:val="23"/>
          <w:szCs w:val="23"/>
        </w:rPr>
        <w:t xml:space="preserve">. évi </w:t>
      </w:r>
      <w:r w:rsidRPr="007C28B2">
        <w:rPr>
          <w:b/>
          <w:sz w:val="23"/>
          <w:szCs w:val="23"/>
        </w:rPr>
        <w:t>önkormányzati sporttámogatási</w:t>
      </w:r>
      <w:r w:rsidRPr="007C28B2">
        <w:rPr>
          <w:color w:val="000000"/>
          <w:sz w:val="23"/>
          <w:szCs w:val="23"/>
        </w:rPr>
        <w:t xml:space="preserve"> keretből </w:t>
      </w:r>
      <w:r w:rsidRPr="007C28B2">
        <w:rPr>
          <w:sz w:val="23"/>
          <w:szCs w:val="23"/>
        </w:rPr>
        <w:t>jelen határozat elválaszthatatlan mellékletét képező táblázatban</w:t>
      </w:r>
      <w:r w:rsidRPr="007C28B2">
        <w:rPr>
          <w:color w:val="000000"/>
          <w:sz w:val="23"/>
          <w:szCs w:val="23"/>
        </w:rPr>
        <w:t xml:space="preserve"> </w:t>
      </w:r>
      <w:r w:rsidR="00135D0A" w:rsidRPr="007C28B2">
        <w:rPr>
          <w:color w:val="000000"/>
          <w:sz w:val="23"/>
          <w:szCs w:val="23"/>
        </w:rPr>
        <w:t xml:space="preserve">felsorolt, </w:t>
      </w:r>
      <w:r w:rsidRPr="007C28B2">
        <w:rPr>
          <w:color w:val="000000"/>
          <w:sz w:val="23"/>
          <w:szCs w:val="23"/>
        </w:rPr>
        <w:t>0 Ft-tal szerepelő pályázatokat</w:t>
      </w:r>
      <w:r w:rsidR="007C28B2" w:rsidRPr="007C28B2">
        <w:rPr>
          <w:color w:val="000000"/>
          <w:sz w:val="23"/>
          <w:szCs w:val="23"/>
        </w:rPr>
        <w:t>.</w:t>
      </w:r>
    </w:p>
    <w:p w14:paraId="31267F19" w14:textId="77777777" w:rsidR="00645BCD" w:rsidRPr="00645BCD" w:rsidRDefault="00645BCD" w:rsidP="00645BCD">
      <w:pPr>
        <w:ind w:left="284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 </w:t>
      </w:r>
      <w:r w:rsidRPr="00645BCD">
        <w:rPr>
          <w:b/>
          <w:sz w:val="23"/>
          <w:szCs w:val="23"/>
        </w:rPr>
        <w:t>2.</w:t>
      </w:r>
      <w:r>
        <w:rPr>
          <w:sz w:val="23"/>
          <w:szCs w:val="23"/>
        </w:rPr>
        <w:t xml:space="preserve">  </w:t>
      </w:r>
      <w:r w:rsidRPr="00645BCD">
        <w:rPr>
          <w:sz w:val="23"/>
          <w:szCs w:val="23"/>
        </w:rPr>
        <w:t>Utasítja a Ceglédi Közös Önkormányzati Hivatalt a szükséges intézkedések megtételére.</w:t>
      </w:r>
    </w:p>
    <w:p w14:paraId="2CE6A884" w14:textId="77777777" w:rsidR="00645BCD" w:rsidRPr="007C28B2" w:rsidRDefault="00645BCD" w:rsidP="00645BCD">
      <w:pPr>
        <w:jc w:val="both"/>
        <w:rPr>
          <w:sz w:val="12"/>
          <w:szCs w:val="12"/>
        </w:rPr>
      </w:pPr>
    </w:p>
    <w:p w14:paraId="27DB9FE7" w14:textId="77777777" w:rsidR="00645BCD" w:rsidRPr="00890B11" w:rsidRDefault="00645BCD" w:rsidP="00645BCD">
      <w:pPr>
        <w:pStyle w:val="llb"/>
        <w:tabs>
          <w:tab w:val="clear" w:pos="4536"/>
          <w:tab w:val="clear" w:pos="9072"/>
        </w:tabs>
        <w:jc w:val="both"/>
        <w:rPr>
          <w:sz w:val="23"/>
          <w:szCs w:val="23"/>
        </w:rPr>
      </w:pPr>
      <w:r w:rsidRPr="00807467">
        <w:rPr>
          <w:sz w:val="23"/>
          <w:szCs w:val="23"/>
          <w:u w:val="single"/>
        </w:rPr>
        <w:t>Határidő:</w:t>
      </w:r>
      <w:r w:rsidR="00E33CC5">
        <w:rPr>
          <w:sz w:val="23"/>
          <w:szCs w:val="23"/>
        </w:rPr>
        <w:t xml:space="preserve"> </w:t>
      </w:r>
      <w:r>
        <w:rPr>
          <w:sz w:val="23"/>
          <w:szCs w:val="23"/>
        </w:rPr>
        <w:t>azonnal</w:t>
      </w:r>
      <w:r w:rsidR="00135D0A">
        <w:rPr>
          <w:sz w:val="23"/>
          <w:szCs w:val="23"/>
        </w:rPr>
        <w:t xml:space="preserve"> </w:t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="00135D0A">
        <w:rPr>
          <w:sz w:val="23"/>
          <w:szCs w:val="23"/>
        </w:rPr>
        <w:tab/>
      </w:r>
      <w:r w:rsidRPr="001B7F2B">
        <w:rPr>
          <w:u w:val="single"/>
        </w:rPr>
        <w:t>Felelős:</w:t>
      </w:r>
      <w:r>
        <w:t xml:space="preserve"> </w:t>
      </w:r>
      <w:r w:rsidRPr="00890B11">
        <w:rPr>
          <w:sz w:val="23"/>
          <w:szCs w:val="23"/>
        </w:rPr>
        <w:t>Dr. Csáky András polgármester</w:t>
      </w:r>
    </w:p>
    <w:p w14:paraId="2F92337E" w14:textId="77777777" w:rsidR="007050C5" w:rsidRPr="007C28B2" w:rsidRDefault="007050C5" w:rsidP="00454291">
      <w:pPr>
        <w:tabs>
          <w:tab w:val="left" w:pos="1560"/>
          <w:tab w:val="left" w:pos="5670"/>
        </w:tabs>
        <w:spacing w:line="360" w:lineRule="auto"/>
        <w:rPr>
          <w:sz w:val="12"/>
          <w:szCs w:val="12"/>
          <w:u w:val="single"/>
        </w:rPr>
      </w:pPr>
    </w:p>
    <w:p w14:paraId="16CE22B2" w14:textId="77777777" w:rsidR="00454291" w:rsidRPr="00CC3E13" w:rsidRDefault="00454291" w:rsidP="00454291">
      <w:pPr>
        <w:tabs>
          <w:tab w:val="left" w:pos="1560"/>
          <w:tab w:val="left" w:pos="5670"/>
        </w:tabs>
        <w:spacing w:line="360" w:lineRule="auto"/>
        <w:rPr>
          <w:sz w:val="23"/>
          <w:szCs w:val="23"/>
          <w:u w:val="single"/>
        </w:rPr>
      </w:pPr>
      <w:r w:rsidRPr="00CC3E13">
        <w:rPr>
          <w:sz w:val="23"/>
          <w:szCs w:val="23"/>
          <w:u w:val="single"/>
        </w:rPr>
        <w:t>A határozatot kapják:</w:t>
      </w:r>
    </w:p>
    <w:p w14:paraId="7D15C9CC" w14:textId="77777777" w:rsidR="00454291" w:rsidRPr="00CC3E13" w:rsidRDefault="00454291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Ügyintéző (Ceglédi KÖH Beruházási és Közbiztonsági Iroda) és általa</w:t>
      </w:r>
    </w:p>
    <w:p w14:paraId="47EB8DB9" w14:textId="77777777" w:rsidR="00665E19" w:rsidRPr="00CC3E13" w:rsidRDefault="00665E19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Pályázatot benyújtók</w:t>
      </w:r>
    </w:p>
    <w:p w14:paraId="32A8BA5D" w14:textId="77777777" w:rsidR="00454291" w:rsidRPr="00CC3E13" w:rsidRDefault="00454291" w:rsidP="00E33CC5">
      <w:pPr>
        <w:pStyle w:val="llb"/>
        <w:numPr>
          <w:ilvl w:val="0"/>
          <w:numId w:val="34"/>
        </w:numPr>
        <w:tabs>
          <w:tab w:val="clear" w:pos="4536"/>
          <w:tab w:val="clear" w:pos="9072"/>
        </w:tabs>
        <w:ind w:left="709"/>
        <w:rPr>
          <w:sz w:val="23"/>
          <w:szCs w:val="23"/>
        </w:rPr>
      </w:pPr>
      <w:r w:rsidRPr="00CC3E13">
        <w:rPr>
          <w:sz w:val="23"/>
          <w:szCs w:val="23"/>
        </w:rPr>
        <w:t>Pénzügyi Iroda</w:t>
      </w:r>
    </w:p>
    <w:p w14:paraId="0E02588E" w14:textId="77777777" w:rsidR="007050C5" w:rsidRPr="00E7250E" w:rsidRDefault="00454291" w:rsidP="00E7250E">
      <w:pPr>
        <w:pStyle w:val="Listaszerbekezds"/>
        <w:numPr>
          <w:ilvl w:val="0"/>
          <w:numId w:val="34"/>
        </w:numPr>
        <w:tabs>
          <w:tab w:val="left" w:pos="1560"/>
          <w:tab w:val="left" w:pos="5670"/>
        </w:tabs>
        <w:spacing w:line="360" w:lineRule="auto"/>
        <w:ind w:left="709"/>
        <w:rPr>
          <w:sz w:val="23"/>
          <w:szCs w:val="23"/>
        </w:rPr>
      </w:pPr>
      <w:r w:rsidRPr="00E7250E">
        <w:rPr>
          <w:sz w:val="23"/>
          <w:szCs w:val="23"/>
        </w:rPr>
        <w:t>Irattár</w:t>
      </w:r>
    </w:p>
    <w:p w14:paraId="0B0C001A" w14:textId="77777777" w:rsidR="003914F7" w:rsidRDefault="003914F7" w:rsidP="007B0DAA">
      <w:pPr>
        <w:pStyle w:val="llb"/>
        <w:tabs>
          <w:tab w:val="clear" w:pos="4536"/>
          <w:tab w:val="clear" w:pos="9072"/>
        </w:tabs>
        <w:rPr>
          <w:sz w:val="23"/>
          <w:szCs w:val="23"/>
        </w:rPr>
      </w:pPr>
    </w:p>
    <w:p w14:paraId="666CA7FB" w14:textId="77777777" w:rsidR="007B0DAA" w:rsidRPr="0085249E" w:rsidRDefault="0085249E" w:rsidP="007B0DAA">
      <w:pPr>
        <w:pStyle w:val="llb"/>
        <w:tabs>
          <w:tab w:val="clear" w:pos="4536"/>
          <w:tab w:val="clear" w:pos="9072"/>
        </w:tabs>
        <w:rPr>
          <w:sz w:val="23"/>
          <w:szCs w:val="23"/>
        </w:rPr>
      </w:pPr>
      <w:r>
        <w:rPr>
          <w:sz w:val="23"/>
          <w:szCs w:val="23"/>
        </w:rPr>
        <w:t>Az előterjesztést láttam:</w:t>
      </w:r>
    </w:p>
    <w:p w14:paraId="71752D69" w14:textId="77777777" w:rsidR="003914F7" w:rsidRDefault="003914F7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sz w:val="22"/>
          <w:szCs w:val="22"/>
        </w:rPr>
      </w:pPr>
    </w:p>
    <w:p w14:paraId="375BFE32" w14:textId="77777777" w:rsidR="00E7250E" w:rsidRDefault="00E7250E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sz w:val="22"/>
          <w:szCs w:val="22"/>
        </w:rPr>
      </w:pPr>
    </w:p>
    <w:p w14:paraId="5F33911D" w14:textId="77777777" w:rsidR="007B0DAA" w:rsidRPr="00267A40" w:rsidRDefault="007B0DAA" w:rsidP="00D47700">
      <w:pPr>
        <w:pStyle w:val="llb"/>
        <w:tabs>
          <w:tab w:val="clear" w:pos="4536"/>
          <w:tab w:val="clear" w:pos="9072"/>
          <w:tab w:val="center" w:pos="1800"/>
        </w:tabs>
        <w:ind w:firstLine="1985"/>
        <w:rPr>
          <w:b/>
          <w:sz w:val="23"/>
          <w:szCs w:val="23"/>
        </w:rPr>
      </w:pPr>
      <w:r w:rsidRPr="0013228B">
        <w:rPr>
          <w:sz w:val="22"/>
          <w:szCs w:val="22"/>
        </w:rPr>
        <w:tab/>
      </w:r>
      <w:r w:rsidRPr="00267A40">
        <w:rPr>
          <w:b/>
          <w:sz w:val="23"/>
          <w:szCs w:val="23"/>
        </w:rPr>
        <w:t>Dr. Diósgyőri Gitta</w:t>
      </w:r>
    </w:p>
    <w:p w14:paraId="5852F447" w14:textId="77777777" w:rsidR="007B0DAA" w:rsidRPr="00CC3E13" w:rsidRDefault="007B0DAA" w:rsidP="00D47700">
      <w:pPr>
        <w:pStyle w:val="llb"/>
        <w:tabs>
          <w:tab w:val="clear" w:pos="4536"/>
          <w:tab w:val="clear" w:pos="9072"/>
          <w:tab w:val="center" w:pos="0"/>
          <w:tab w:val="left" w:pos="6300"/>
        </w:tabs>
        <w:ind w:firstLine="2127"/>
        <w:rPr>
          <w:b/>
          <w:sz w:val="23"/>
          <w:szCs w:val="23"/>
        </w:rPr>
      </w:pPr>
      <w:r w:rsidRPr="00267A40">
        <w:rPr>
          <w:sz w:val="23"/>
          <w:szCs w:val="23"/>
        </w:rPr>
        <w:t>címzetes főjegyző</w:t>
      </w:r>
    </w:p>
    <w:sectPr w:rsidR="007B0DAA" w:rsidRPr="00CC3E13" w:rsidSect="00401FF2">
      <w:footerReference w:type="even" r:id="rId9"/>
      <w:footerReference w:type="default" r:id="rId10"/>
      <w:pgSz w:w="11907" w:h="16840"/>
      <w:pgMar w:top="1134" w:right="1134" w:bottom="567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65C44" w14:textId="77777777" w:rsidR="00920D58" w:rsidRDefault="00920D58">
      <w:r>
        <w:separator/>
      </w:r>
    </w:p>
  </w:endnote>
  <w:endnote w:type="continuationSeparator" w:id="0">
    <w:p w14:paraId="342D130F" w14:textId="77777777" w:rsidR="00920D58" w:rsidRDefault="0092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-Times-Roman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C996" w14:textId="77777777" w:rsidR="00067BCA" w:rsidRDefault="00067BCA" w:rsidP="006B25A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AFF3A75" w14:textId="77777777" w:rsidR="00067BCA" w:rsidRDefault="00067BCA" w:rsidP="004633B7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3484493"/>
      <w:docPartObj>
        <w:docPartGallery w:val="Page Numbers (Bottom of Page)"/>
        <w:docPartUnique/>
      </w:docPartObj>
    </w:sdtPr>
    <w:sdtEndPr/>
    <w:sdtContent>
      <w:p w14:paraId="435E06CF" w14:textId="77777777" w:rsidR="007824E3" w:rsidRDefault="007824E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60">
          <w:rPr>
            <w:noProof/>
          </w:rPr>
          <w:t>3</w:t>
        </w:r>
        <w:r>
          <w:fldChar w:fldCharType="end"/>
        </w:r>
      </w:p>
    </w:sdtContent>
  </w:sdt>
  <w:p w14:paraId="09380E77" w14:textId="77777777" w:rsidR="007824E3" w:rsidRDefault="007824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B38DC" w14:textId="77777777" w:rsidR="00920D58" w:rsidRDefault="00920D58">
      <w:r>
        <w:separator/>
      </w:r>
    </w:p>
  </w:footnote>
  <w:footnote w:type="continuationSeparator" w:id="0">
    <w:p w14:paraId="5812C91E" w14:textId="77777777" w:rsidR="00920D58" w:rsidRDefault="00920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BA4AA8A"/>
    <w:lvl w:ilvl="0">
      <w:numFmt w:val="bullet"/>
      <w:lvlText w:val="*"/>
      <w:lvlJc w:val="left"/>
    </w:lvl>
  </w:abstractNum>
  <w:abstractNum w:abstractNumId="1" w15:restartNumberingAfterBreak="0">
    <w:nsid w:val="09F065DA"/>
    <w:multiLevelType w:val="hybridMultilevel"/>
    <w:tmpl w:val="017EA7AC"/>
    <w:lvl w:ilvl="0" w:tplc="DCD6ABF2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2017C2"/>
    <w:multiLevelType w:val="hybridMultilevel"/>
    <w:tmpl w:val="5A82C5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A1C8A"/>
    <w:multiLevelType w:val="hybridMultilevel"/>
    <w:tmpl w:val="204C5D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B9E"/>
    <w:multiLevelType w:val="hybridMultilevel"/>
    <w:tmpl w:val="99D4D2D8"/>
    <w:lvl w:ilvl="0" w:tplc="7A3846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C1EF7"/>
    <w:multiLevelType w:val="hybridMultilevel"/>
    <w:tmpl w:val="32402D86"/>
    <w:lvl w:ilvl="0" w:tplc="FB021C98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08147D"/>
    <w:multiLevelType w:val="hybridMultilevel"/>
    <w:tmpl w:val="D57210B6"/>
    <w:lvl w:ilvl="0" w:tplc="A0DEED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855124"/>
    <w:multiLevelType w:val="hybridMultilevel"/>
    <w:tmpl w:val="3A08A14A"/>
    <w:lvl w:ilvl="0" w:tplc="040E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23413091"/>
    <w:multiLevelType w:val="hybridMultilevel"/>
    <w:tmpl w:val="86107452"/>
    <w:lvl w:ilvl="0" w:tplc="0D640172">
      <w:start w:val="1"/>
      <w:numFmt w:val="decimal"/>
      <w:lvlText w:val="%1."/>
      <w:lvlJc w:val="left"/>
      <w:pPr>
        <w:ind w:left="644" w:hanging="360"/>
      </w:pPr>
      <w:rPr>
        <w:b/>
        <w:color w:val="000000" w:themeColor="text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30BE3"/>
    <w:multiLevelType w:val="hybridMultilevel"/>
    <w:tmpl w:val="459838F4"/>
    <w:lvl w:ilvl="0" w:tplc="D56ADF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F0D56"/>
    <w:multiLevelType w:val="hybridMultilevel"/>
    <w:tmpl w:val="7F3230AC"/>
    <w:lvl w:ilvl="0" w:tplc="5F549E3E">
      <w:start w:val="1"/>
      <w:numFmt w:val="decimal"/>
      <w:lvlText w:val="%1.)"/>
      <w:lvlJc w:val="left"/>
      <w:pPr>
        <w:tabs>
          <w:tab w:val="num" w:pos="567"/>
        </w:tabs>
        <w:ind w:left="0" w:firstLine="25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5C0844"/>
    <w:multiLevelType w:val="hybridMultilevel"/>
    <w:tmpl w:val="75F6FA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E711F"/>
    <w:multiLevelType w:val="hybridMultilevel"/>
    <w:tmpl w:val="F018487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A10E9D"/>
    <w:multiLevelType w:val="hybridMultilevel"/>
    <w:tmpl w:val="0A945544"/>
    <w:lvl w:ilvl="0" w:tplc="E264B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A2127"/>
    <w:multiLevelType w:val="hybridMultilevel"/>
    <w:tmpl w:val="55728C6C"/>
    <w:lvl w:ilvl="0" w:tplc="F37683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92EF2"/>
    <w:multiLevelType w:val="hybridMultilevel"/>
    <w:tmpl w:val="946EAC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D1E47"/>
    <w:multiLevelType w:val="hybridMultilevel"/>
    <w:tmpl w:val="9EA498CE"/>
    <w:lvl w:ilvl="0" w:tplc="A4885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DC7D0D"/>
    <w:multiLevelType w:val="hybridMultilevel"/>
    <w:tmpl w:val="B3AAEDCE"/>
    <w:lvl w:ilvl="0" w:tplc="5A12E7A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1B531C"/>
    <w:multiLevelType w:val="singleLevel"/>
    <w:tmpl w:val="64D49B5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9" w15:restartNumberingAfterBreak="0">
    <w:nsid w:val="44B217C0"/>
    <w:multiLevelType w:val="hybridMultilevel"/>
    <w:tmpl w:val="B6821950"/>
    <w:lvl w:ilvl="0" w:tplc="F37683E6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8B02D0"/>
    <w:multiLevelType w:val="hybridMultilevel"/>
    <w:tmpl w:val="0D806CAC"/>
    <w:lvl w:ilvl="0" w:tplc="7E8649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D6434"/>
    <w:multiLevelType w:val="hybridMultilevel"/>
    <w:tmpl w:val="D2A457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A3EFD"/>
    <w:multiLevelType w:val="hybridMultilevel"/>
    <w:tmpl w:val="6F72D92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944525"/>
    <w:multiLevelType w:val="hybridMultilevel"/>
    <w:tmpl w:val="D72E88B8"/>
    <w:lvl w:ilvl="0" w:tplc="89286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02487"/>
    <w:multiLevelType w:val="hybridMultilevel"/>
    <w:tmpl w:val="98DCC506"/>
    <w:lvl w:ilvl="0" w:tplc="0A4EA8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E376F"/>
    <w:multiLevelType w:val="hybridMultilevel"/>
    <w:tmpl w:val="CA6AF0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0204E"/>
    <w:multiLevelType w:val="hybridMultilevel"/>
    <w:tmpl w:val="EE3AB9A2"/>
    <w:lvl w:ilvl="0" w:tplc="040E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9715868"/>
    <w:multiLevelType w:val="hybridMultilevel"/>
    <w:tmpl w:val="6F36ECE0"/>
    <w:lvl w:ilvl="0" w:tplc="3DECF76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99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47426"/>
    <w:multiLevelType w:val="hybridMultilevel"/>
    <w:tmpl w:val="2CD2D4E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C45CF"/>
    <w:multiLevelType w:val="hybridMultilevel"/>
    <w:tmpl w:val="7100776C"/>
    <w:lvl w:ilvl="0" w:tplc="F0488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C6ABC"/>
    <w:multiLevelType w:val="hybridMultilevel"/>
    <w:tmpl w:val="FB2455BC"/>
    <w:lvl w:ilvl="0" w:tplc="D56ADFE8">
      <w:start w:val="1"/>
      <w:numFmt w:val="decimal"/>
      <w:lvlText w:val="%1."/>
      <w:lvlJc w:val="left"/>
      <w:pPr>
        <w:ind w:left="6555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7275" w:hanging="360"/>
      </w:pPr>
    </w:lvl>
    <w:lvl w:ilvl="2" w:tplc="040E001B" w:tentative="1">
      <w:start w:val="1"/>
      <w:numFmt w:val="lowerRoman"/>
      <w:lvlText w:val="%3."/>
      <w:lvlJc w:val="right"/>
      <w:pPr>
        <w:ind w:left="7995" w:hanging="180"/>
      </w:pPr>
    </w:lvl>
    <w:lvl w:ilvl="3" w:tplc="040E000F" w:tentative="1">
      <w:start w:val="1"/>
      <w:numFmt w:val="decimal"/>
      <w:lvlText w:val="%4."/>
      <w:lvlJc w:val="left"/>
      <w:pPr>
        <w:ind w:left="8715" w:hanging="360"/>
      </w:pPr>
    </w:lvl>
    <w:lvl w:ilvl="4" w:tplc="040E0019" w:tentative="1">
      <w:start w:val="1"/>
      <w:numFmt w:val="lowerLetter"/>
      <w:lvlText w:val="%5."/>
      <w:lvlJc w:val="left"/>
      <w:pPr>
        <w:ind w:left="9435" w:hanging="360"/>
      </w:pPr>
    </w:lvl>
    <w:lvl w:ilvl="5" w:tplc="040E001B" w:tentative="1">
      <w:start w:val="1"/>
      <w:numFmt w:val="lowerRoman"/>
      <w:lvlText w:val="%6."/>
      <w:lvlJc w:val="right"/>
      <w:pPr>
        <w:ind w:left="10155" w:hanging="180"/>
      </w:pPr>
    </w:lvl>
    <w:lvl w:ilvl="6" w:tplc="040E000F" w:tentative="1">
      <w:start w:val="1"/>
      <w:numFmt w:val="decimal"/>
      <w:lvlText w:val="%7."/>
      <w:lvlJc w:val="left"/>
      <w:pPr>
        <w:ind w:left="10875" w:hanging="360"/>
      </w:pPr>
    </w:lvl>
    <w:lvl w:ilvl="7" w:tplc="040E0019" w:tentative="1">
      <w:start w:val="1"/>
      <w:numFmt w:val="lowerLetter"/>
      <w:lvlText w:val="%8."/>
      <w:lvlJc w:val="left"/>
      <w:pPr>
        <w:ind w:left="11595" w:hanging="360"/>
      </w:pPr>
    </w:lvl>
    <w:lvl w:ilvl="8" w:tplc="040E001B" w:tentative="1">
      <w:start w:val="1"/>
      <w:numFmt w:val="lowerRoman"/>
      <w:lvlText w:val="%9."/>
      <w:lvlJc w:val="right"/>
      <w:pPr>
        <w:ind w:left="12315" w:hanging="180"/>
      </w:pPr>
    </w:lvl>
  </w:abstractNum>
  <w:abstractNum w:abstractNumId="31" w15:restartNumberingAfterBreak="0">
    <w:nsid w:val="7CFB0677"/>
    <w:multiLevelType w:val="hybridMultilevel"/>
    <w:tmpl w:val="44BAFDB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2AAE"/>
    <w:multiLevelType w:val="hybridMultilevel"/>
    <w:tmpl w:val="219EFC02"/>
    <w:lvl w:ilvl="0" w:tplc="5D089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B15CD"/>
    <w:multiLevelType w:val="hybridMultilevel"/>
    <w:tmpl w:val="367C8CC2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9"/>
  </w:num>
  <w:num w:numId="4">
    <w:abstractNumId w:val="14"/>
  </w:num>
  <w:num w:numId="5">
    <w:abstractNumId w:val="31"/>
  </w:num>
  <w:num w:numId="6">
    <w:abstractNumId w:val="28"/>
  </w:num>
  <w:num w:numId="7">
    <w:abstractNumId w:val="18"/>
  </w:num>
  <w:num w:numId="8">
    <w:abstractNumId w:val="16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86" w:hanging="360"/>
        </w:pPr>
      </w:lvl>
    </w:lvlOverride>
  </w:num>
  <w:num w:numId="10">
    <w:abstractNumId w:val="7"/>
  </w:num>
  <w:num w:numId="11">
    <w:abstractNumId w:val="29"/>
  </w:num>
  <w:num w:numId="12">
    <w:abstractNumId w:val="2"/>
  </w:num>
  <w:num w:numId="13">
    <w:abstractNumId w:val="5"/>
  </w:num>
  <w:num w:numId="14">
    <w:abstractNumId w:val="33"/>
  </w:num>
  <w:num w:numId="15">
    <w:abstractNumId w:val="2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3"/>
  </w:num>
  <w:num w:numId="20">
    <w:abstractNumId w:val="6"/>
  </w:num>
  <w:num w:numId="21">
    <w:abstractNumId w:val="4"/>
  </w:num>
  <w:num w:numId="22">
    <w:abstractNumId w:val="32"/>
  </w:num>
  <w:num w:numId="23">
    <w:abstractNumId w:val="8"/>
  </w:num>
  <w:num w:numId="24">
    <w:abstractNumId w:val="9"/>
  </w:num>
  <w:num w:numId="25">
    <w:abstractNumId w:val="30"/>
  </w:num>
  <w:num w:numId="26">
    <w:abstractNumId w:val="26"/>
  </w:num>
  <w:num w:numId="27">
    <w:abstractNumId w:val="11"/>
  </w:num>
  <w:num w:numId="28">
    <w:abstractNumId w:val="21"/>
  </w:num>
  <w:num w:numId="29">
    <w:abstractNumId w:val="3"/>
  </w:num>
  <w:num w:numId="30">
    <w:abstractNumId w:val="1"/>
  </w:num>
  <w:num w:numId="31">
    <w:abstractNumId w:val="15"/>
  </w:num>
  <w:num w:numId="32">
    <w:abstractNumId w:val="24"/>
  </w:num>
  <w:num w:numId="33">
    <w:abstractNumId w:val="20"/>
  </w:num>
  <w:num w:numId="34">
    <w:abstractNumId w:val="2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64"/>
    <w:rsid w:val="00017C5A"/>
    <w:rsid w:val="0002359D"/>
    <w:rsid w:val="000313CE"/>
    <w:rsid w:val="00034041"/>
    <w:rsid w:val="000374C6"/>
    <w:rsid w:val="00041D7E"/>
    <w:rsid w:val="00050160"/>
    <w:rsid w:val="000608D4"/>
    <w:rsid w:val="00061309"/>
    <w:rsid w:val="000651DC"/>
    <w:rsid w:val="00065F53"/>
    <w:rsid w:val="00067BCA"/>
    <w:rsid w:val="00071597"/>
    <w:rsid w:val="00073204"/>
    <w:rsid w:val="00073AF5"/>
    <w:rsid w:val="000824F1"/>
    <w:rsid w:val="000864F4"/>
    <w:rsid w:val="000A7386"/>
    <w:rsid w:val="000B123A"/>
    <w:rsid w:val="000B1558"/>
    <w:rsid w:val="000B4F25"/>
    <w:rsid w:val="000B6803"/>
    <w:rsid w:val="000C071F"/>
    <w:rsid w:val="000C4587"/>
    <w:rsid w:val="000C6190"/>
    <w:rsid w:val="000D22B7"/>
    <w:rsid w:val="000D4254"/>
    <w:rsid w:val="000E4225"/>
    <w:rsid w:val="000F260C"/>
    <w:rsid w:val="00100B25"/>
    <w:rsid w:val="00101536"/>
    <w:rsid w:val="001027AD"/>
    <w:rsid w:val="0010500F"/>
    <w:rsid w:val="00110F01"/>
    <w:rsid w:val="00122AA4"/>
    <w:rsid w:val="0013228B"/>
    <w:rsid w:val="00135D0A"/>
    <w:rsid w:val="001553C0"/>
    <w:rsid w:val="0015754E"/>
    <w:rsid w:val="00157DDC"/>
    <w:rsid w:val="001663C4"/>
    <w:rsid w:val="00166B3D"/>
    <w:rsid w:val="00167BA2"/>
    <w:rsid w:val="00170200"/>
    <w:rsid w:val="001800FD"/>
    <w:rsid w:val="00181873"/>
    <w:rsid w:val="00193564"/>
    <w:rsid w:val="00195ECD"/>
    <w:rsid w:val="001A1CBA"/>
    <w:rsid w:val="001A3FA9"/>
    <w:rsid w:val="001A40DF"/>
    <w:rsid w:val="001A503A"/>
    <w:rsid w:val="001B282A"/>
    <w:rsid w:val="001B4956"/>
    <w:rsid w:val="001B6E92"/>
    <w:rsid w:val="001C199F"/>
    <w:rsid w:val="001C43C1"/>
    <w:rsid w:val="001C48E5"/>
    <w:rsid w:val="001C6116"/>
    <w:rsid w:val="001C6E5A"/>
    <w:rsid w:val="001D02AB"/>
    <w:rsid w:val="001D22E2"/>
    <w:rsid w:val="001D7DCF"/>
    <w:rsid w:val="001E62B1"/>
    <w:rsid w:val="001E70C2"/>
    <w:rsid w:val="001F6946"/>
    <w:rsid w:val="001F7E22"/>
    <w:rsid w:val="00202258"/>
    <w:rsid w:val="00204385"/>
    <w:rsid w:val="002059F2"/>
    <w:rsid w:val="00211B22"/>
    <w:rsid w:val="00211BC7"/>
    <w:rsid w:val="002135AE"/>
    <w:rsid w:val="002163ED"/>
    <w:rsid w:val="00217A83"/>
    <w:rsid w:val="002216E3"/>
    <w:rsid w:val="002232F1"/>
    <w:rsid w:val="00223D65"/>
    <w:rsid w:val="00224677"/>
    <w:rsid w:val="002316E7"/>
    <w:rsid w:val="00231994"/>
    <w:rsid w:val="00231CC9"/>
    <w:rsid w:val="00234FD9"/>
    <w:rsid w:val="00235489"/>
    <w:rsid w:val="002378FD"/>
    <w:rsid w:val="002434D6"/>
    <w:rsid w:val="00244AC2"/>
    <w:rsid w:val="00256491"/>
    <w:rsid w:val="00260516"/>
    <w:rsid w:val="002643C7"/>
    <w:rsid w:val="00264F4B"/>
    <w:rsid w:val="00267A40"/>
    <w:rsid w:val="00267EC7"/>
    <w:rsid w:val="00275A28"/>
    <w:rsid w:val="00275AA7"/>
    <w:rsid w:val="002826BB"/>
    <w:rsid w:val="00283356"/>
    <w:rsid w:val="00284C55"/>
    <w:rsid w:val="002865BB"/>
    <w:rsid w:val="00287A93"/>
    <w:rsid w:val="00291BFC"/>
    <w:rsid w:val="002960A6"/>
    <w:rsid w:val="002974C5"/>
    <w:rsid w:val="002A0563"/>
    <w:rsid w:val="002A062D"/>
    <w:rsid w:val="002A1082"/>
    <w:rsid w:val="002A1DC9"/>
    <w:rsid w:val="002B23AB"/>
    <w:rsid w:val="002B5222"/>
    <w:rsid w:val="002B770F"/>
    <w:rsid w:val="002B7A8E"/>
    <w:rsid w:val="002D3B7A"/>
    <w:rsid w:val="002E6794"/>
    <w:rsid w:val="002F17AB"/>
    <w:rsid w:val="00304178"/>
    <w:rsid w:val="003120D8"/>
    <w:rsid w:val="00312400"/>
    <w:rsid w:val="00315725"/>
    <w:rsid w:val="00321869"/>
    <w:rsid w:val="00323585"/>
    <w:rsid w:val="0032414A"/>
    <w:rsid w:val="00327668"/>
    <w:rsid w:val="003276F5"/>
    <w:rsid w:val="0033435A"/>
    <w:rsid w:val="003422D2"/>
    <w:rsid w:val="00345A2A"/>
    <w:rsid w:val="00350479"/>
    <w:rsid w:val="00352689"/>
    <w:rsid w:val="00352FE9"/>
    <w:rsid w:val="0035565C"/>
    <w:rsid w:val="00357E9C"/>
    <w:rsid w:val="003611F4"/>
    <w:rsid w:val="00364586"/>
    <w:rsid w:val="00370B84"/>
    <w:rsid w:val="00371E95"/>
    <w:rsid w:val="003728A5"/>
    <w:rsid w:val="003747D9"/>
    <w:rsid w:val="0037676E"/>
    <w:rsid w:val="00386B1F"/>
    <w:rsid w:val="0039021B"/>
    <w:rsid w:val="00390CD4"/>
    <w:rsid w:val="003914F7"/>
    <w:rsid w:val="003915EB"/>
    <w:rsid w:val="003936C5"/>
    <w:rsid w:val="003944B5"/>
    <w:rsid w:val="0039708C"/>
    <w:rsid w:val="003A2588"/>
    <w:rsid w:val="003A514B"/>
    <w:rsid w:val="003A5515"/>
    <w:rsid w:val="003B2C7E"/>
    <w:rsid w:val="003B5701"/>
    <w:rsid w:val="003C1D15"/>
    <w:rsid w:val="003C4A35"/>
    <w:rsid w:val="003C5AF9"/>
    <w:rsid w:val="003D4D95"/>
    <w:rsid w:val="003E0B29"/>
    <w:rsid w:val="003F0EB6"/>
    <w:rsid w:val="003F1255"/>
    <w:rsid w:val="003F275E"/>
    <w:rsid w:val="003F3B3D"/>
    <w:rsid w:val="00401FF2"/>
    <w:rsid w:val="00405B54"/>
    <w:rsid w:val="00410078"/>
    <w:rsid w:val="004155E6"/>
    <w:rsid w:val="004237FB"/>
    <w:rsid w:val="00426EAE"/>
    <w:rsid w:val="00436ACC"/>
    <w:rsid w:val="0044557B"/>
    <w:rsid w:val="00452212"/>
    <w:rsid w:val="00454291"/>
    <w:rsid w:val="00454A85"/>
    <w:rsid w:val="00455A5C"/>
    <w:rsid w:val="00457202"/>
    <w:rsid w:val="004626BA"/>
    <w:rsid w:val="004633B7"/>
    <w:rsid w:val="00463C66"/>
    <w:rsid w:val="00465115"/>
    <w:rsid w:val="004670CE"/>
    <w:rsid w:val="004704D3"/>
    <w:rsid w:val="00470C9A"/>
    <w:rsid w:val="00473562"/>
    <w:rsid w:val="00473AF0"/>
    <w:rsid w:val="004801AA"/>
    <w:rsid w:val="004835E0"/>
    <w:rsid w:val="00485DA0"/>
    <w:rsid w:val="00493C66"/>
    <w:rsid w:val="004A127C"/>
    <w:rsid w:val="004A43FD"/>
    <w:rsid w:val="004B0788"/>
    <w:rsid w:val="004B2FAA"/>
    <w:rsid w:val="004D6429"/>
    <w:rsid w:val="004E1454"/>
    <w:rsid w:val="004E2D9D"/>
    <w:rsid w:val="004E6C67"/>
    <w:rsid w:val="004F0FCB"/>
    <w:rsid w:val="004F1216"/>
    <w:rsid w:val="004F7790"/>
    <w:rsid w:val="00502553"/>
    <w:rsid w:val="0050304D"/>
    <w:rsid w:val="005042EC"/>
    <w:rsid w:val="00505524"/>
    <w:rsid w:val="00507801"/>
    <w:rsid w:val="00516A94"/>
    <w:rsid w:val="0052522D"/>
    <w:rsid w:val="005320C9"/>
    <w:rsid w:val="005446D1"/>
    <w:rsid w:val="005538D4"/>
    <w:rsid w:val="00557F18"/>
    <w:rsid w:val="0057668B"/>
    <w:rsid w:val="00581B8B"/>
    <w:rsid w:val="00586162"/>
    <w:rsid w:val="00590AAC"/>
    <w:rsid w:val="00590BAC"/>
    <w:rsid w:val="00591929"/>
    <w:rsid w:val="00593615"/>
    <w:rsid w:val="005A40F8"/>
    <w:rsid w:val="005A470C"/>
    <w:rsid w:val="005A72A8"/>
    <w:rsid w:val="005B12B9"/>
    <w:rsid w:val="005B18C0"/>
    <w:rsid w:val="005B2D10"/>
    <w:rsid w:val="005B4FEE"/>
    <w:rsid w:val="005D22A1"/>
    <w:rsid w:val="005D4411"/>
    <w:rsid w:val="005D4DED"/>
    <w:rsid w:val="005D5FA9"/>
    <w:rsid w:val="005D6979"/>
    <w:rsid w:val="005D6E01"/>
    <w:rsid w:val="005E0049"/>
    <w:rsid w:val="005E0449"/>
    <w:rsid w:val="005E3249"/>
    <w:rsid w:val="005F0D41"/>
    <w:rsid w:val="005F266C"/>
    <w:rsid w:val="005F7210"/>
    <w:rsid w:val="00605F4D"/>
    <w:rsid w:val="00612A76"/>
    <w:rsid w:val="00613002"/>
    <w:rsid w:val="0061503F"/>
    <w:rsid w:val="00615BF9"/>
    <w:rsid w:val="00617BCE"/>
    <w:rsid w:val="006257A9"/>
    <w:rsid w:val="00626BAD"/>
    <w:rsid w:val="00635250"/>
    <w:rsid w:val="00636D1D"/>
    <w:rsid w:val="00643ADB"/>
    <w:rsid w:val="00643B16"/>
    <w:rsid w:val="00645BCD"/>
    <w:rsid w:val="00646BD4"/>
    <w:rsid w:val="0065056E"/>
    <w:rsid w:val="00650BF5"/>
    <w:rsid w:val="00652636"/>
    <w:rsid w:val="00652F3A"/>
    <w:rsid w:val="00657425"/>
    <w:rsid w:val="00657FB0"/>
    <w:rsid w:val="0066312C"/>
    <w:rsid w:val="00665D01"/>
    <w:rsid w:val="00665E19"/>
    <w:rsid w:val="00667C78"/>
    <w:rsid w:val="006728D1"/>
    <w:rsid w:val="006736D8"/>
    <w:rsid w:val="0067521F"/>
    <w:rsid w:val="00683435"/>
    <w:rsid w:val="0068442E"/>
    <w:rsid w:val="0069717C"/>
    <w:rsid w:val="006A1487"/>
    <w:rsid w:val="006A6B10"/>
    <w:rsid w:val="006B19F1"/>
    <w:rsid w:val="006B1A0F"/>
    <w:rsid w:val="006B25A4"/>
    <w:rsid w:val="006B56D2"/>
    <w:rsid w:val="006B5C7C"/>
    <w:rsid w:val="006B72AE"/>
    <w:rsid w:val="006B7E2B"/>
    <w:rsid w:val="006C2348"/>
    <w:rsid w:val="006C536F"/>
    <w:rsid w:val="006C5A2C"/>
    <w:rsid w:val="006C6592"/>
    <w:rsid w:val="006C6E23"/>
    <w:rsid w:val="006D02C9"/>
    <w:rsid w:val="006D0526"/>
    <w:rsid w:val="006D0881"/>
    <w:rsid w:val="006D4E72"/>
    <w:rsid w:val="006D56EF"/>
    <w:rsid w:val="006E15B7"/>
    <w:rsid w:val="006E2663"/>
    <w:rsid w:val="006E4A18"/>
    <w:rsid w:val="006E63DB"/>
    <w:rsid w:val="006E74F4"/>
    <w:rsid w:val="00701DB4"/>
    <w:rsid w:val="007050C5"/>
    <w:rsid w:val="007120CE"/>
    <w:rsid w:val="007208B7"/>
    <w:rsid w:val="00721245"/>
    <w:rsid w:val="00722032"/>
    <w:rsid w:val="00723338"/>
    <w:rsid w:val="00725110"/>
    <w:rsid w:val="007277AB"/>
    <w:rsid w:val="00736DFD"/>
    <w:rsid w:val="00740252"/>
    <w:rsid w:val="007421E3"/>
    <w:rsid w:val="00750204"/>
    <w:rsid w:val="0075483C"/>
    <w:rsid w:val="00755383"/>
    <w:rsid w:val="00756AF8"/>
    <w:rsid w:val="00756D66"/>
    <w:rsid w:val="007616D3"/>
    <w:rsid w:val="0076179E"/>
    <w:rsid w:val="00761C75"/>
    <w:rsid w:val="00762B29"/>
    <w:rsid w:val="0076527E"/>
    <w:rsid w:val="0076631E"/>
    <w:rsid w:val="007824E3"/>
    <w:rsid w:val="0078273C"/>
    <w:rsid w:val="00785316"/>
    <w:rsid w:val="0078698D"/>
    <w:rsid w:val="007909B2"/>
    <w:rsid w:val="00791218"/>
    <w:rsid w:val="00792BA4"/>
    <w:rsid w:val="007932B7"/>
    <w:rsid w:val="00796EC7"/>
    <w:rsid w:val="007A52CD"/>
    <w:rsid w:val="007A5C31"/>
    <w:rsid w:val="007A6F07"/>
    <w:rsid w:val="007B0DAA"/>
    <w:rsid w:val="007C28B2"/>
    <w:rsid w:val="007C549D"/>
    <w:rsid w:val="007C64AE"/>
    <w:rsid w:val="007C6FC3"/>
    <w:rsid w:val="007D0857"/>
    <w:rsid w:val="007D095D"/>
    <w:rsid w:val="007E000D"/>
    <w:rsid w:val="007E3E1A"/>
    <w:rsid w:val="007F30F4"/>
    <w:rsid w:val="007F3AA5"/>
    <w:rsid w:val="007F4677"/>
    <w:rsid w:val="007F471A"/>
    <w:rsid w:val="007F5307"/>
    <w:rsid w:val="00803207"/>
    <w:rsid w:val="00804596"/>
    <w:rsid w:val="008056D3"/>
    <w:rsid w:val="008073E1"/>
    <w:rsid w:val="0081113D"/>
    <w:rsid w:val="00812647"/>
    <w:rsid w:val="00815283"/>
    <w:rsid w:val="008226CD"/>
    <w:rsid w:val="00827F21"/>
    <w:rsid w:val="00833710"/>
    <w:rsid w:val="00835881"/>
    <w:rsid w:val="0083720E"/>
    <w:rsid w:val="0084245E"/>
    <w:rsid w:val="00844DB0"/>
    <w:rsid w:val="008479D9"/>
    <w:rsid w:val="00847B17"/>
    <w:rsid w:val="0085249E"/>
    <w:rsid w:val="00853C56"/>
    <w:rsid w:val="00856283"/>
    <w:rsid w:val="0085691A"/>
    <w:rsid w:val="00864EEC"/>
    <w:rsid w:val="00865080"/>
    <w:rsid w:val="008656CC"/>
    <w:rsid w:val="00871588"/>
    <w:rsid w:val="00886A76"/>
    <w:rsid w:val="00892EE8"/>
    <w:rsid w:val="00894E47"/>
    <w:rsid w:val="008A1031"/>
    <w:rsid w:val="008A4F3A"/>
    <w:rsid w:val="008B5E76"/>
    <w:rsid w:val="008B764E"/>
    <w:rsid w:val="008B7FC3"/>
    <w:rsid w:val="008C0410"/>
    <w:rsid w:val="008C1F41"/>
    <w:rsid w:val="008D2284"/>
    <w:rsid w:val="008D4E3D"/>
    <w:rsid w:val="008D5557"/>
    <w:rsid w:val="008E0502"/>
    <w:rsid w:val="008E0771"/>
    <w:rsid w:val="008F3D90"/>
    <w:rsid w:val="008F42B7"/>
    <w:rsid w:val="008F645C"/>
    <w:rsid w:val="008F675D"/>
    <w:rsid w:val="00901CFB"/>
    <w:rsid w:val="00902194"/>
    <w:rsid w:val="00910C9F"/>
    <w:rsid w:val="00914178"/>
    <w:rsid w:val="00916921"/>
    <w:rsid w:val="00920D58"/>
    <w:rsid w:val="00925E46"/>
    <w:rsid w:val="00932E3E"/>
    <w:rsid w:val="00937D50"/>
    <w:rsid w:val="009402A7"/>
    <w:rsid w:val="00941BFC"/>
    <w:rsid w:val="00941DD2"/>
    <w:rsid w:val="0094228A"/>
    <w:rsid w:val="00952950"/>
    <w:rsid w:val="00953384"/>
    <w:rsid w:val="00956DA1"/>
    <w:rsid w:val="0096210D"/>
    <w:rsid w:val="0096482A"/>
    <w:rsid w:val="00964885"/>
    <w:rsid w:val="00966DC4"/>
    <w:rsid w:val="009725B8"/>
    <w:rsid w:val="009762C6"/>
    <w:rsid w:val="00981D9C"/>
    <w:rsid w:val="00983E45"/>
    <w:rsid w:val="00986722"/>
    <w:rsid w:val="00990CB2"/>
    <w:rsid w:val="009A769C"/>
    <w:rsid w:val="009B0D5E"/>
    <w:rsid w:val="009B2F6A"/>
    <w:rsid w:val="009B2FDB"/>
    <w:rsid w:val="009B39C7"/>
    <w:rsid w:val="009C0EFC"/>
    <w:rsid w:val="009D2B3B"/>
    <w:rsid w:val="009E1DF5"/>
    <w:rsid w:val="009E2702"/>
    <w:rsid w:val="009E6380"/>
    <w:rsid w:val="009E7DC5"/>
    <w:rsid w:val="009F334B"/>
    <w:rsid w:val="009F41F1"/>
    <w:rsid w:val="009F491D"/>
    <w:rsid w:val="00A130B7"/>
    <w:rsid w:val="00A15B3C"/>
    <w:rsid w:val="00A21AA2"/>
    <w:rsid w:val="00A22178"/>
    <w:rsid w:val="00A24719"/>
    <w:rsid w:val="00A26257"/>
    <w:rsid w:val="00A354C2"/>
    <w:rsid w:val="00A416B2"/>
    <w:rsid w:val="00A4206D"/>
    <w:rsid w:val="00A43CAD"/>
    <w:rsid w:val="00A47FD8"/>
    <w:rsid w:val="00A520BB"/>
    <w:rsid w:val="00A57FD4"/>
    <w:rsid w:val="00A627DE"/>
    <w:rsid w:val="00A63E5C"/>
    <w:rsid w:val="00A74909"/>
    <w:rsid w:val="00A77DE6"/>
    <w:rsid w:val="00A82191"/>
    <w:rsid w:val="00A84D03"/>
    <w:rsid w:val="00A85788"/>
    <w:rsid w:val="00A950F1"/>
    <w:rsid w:val="00A96B3E"/>
    <w:rsid w:val="00AA68A4"/>
    <w:rsid w:val="00AA6A72"/>
    <w:rsid w:val="00AB3551"/>
    <w:rsid w:val="00AB3B6E"/>
    <w:rsid w:val="00AB70B6"/>
    <w:rsid w:val="00AC1EBB"/>
    <w:rsid w:val="00AC292E"/>
    <w:rsid w:val="00AC343C"/>
    <w:rsid w:val="00AD54D2"/>
    <w:rsid w:val="00AE1E23"/>
    <w:rsid w:val="00AE2568"/>
    <w:rsid w:val="00AE5585"/>
    <w:rsid w:val="00B01C30"/>
    <w:rsid w:val="00B01ECD"/>
    <w:rsid w:val="00B13789"/>
    <w:rsid w:val="00B13BBB"/>
    <w:rsid w:val="00B13E6E"/>
    <w:rsid w:val="00B24899"/>
    <w:rsid w:val="00B32D22"/>
    <w:rsid w:val="00B43045"/>
    <w:rsid w:val="00B43F0C"/>
    <w:rsid w:val="00B445C7"/>
    <w:rsid w:val="00B4686C"/>
    <w:rsid w:val="00B469BC"/>
    <w:rsid w:val="00B46ED1"/>
    <w:rsid w:val="00B50E05"/>
    <w:rsid w:val="00B50F92"/>
    <w:rsid w:val="00B57273"/>
    <w:rsid w:val="00B57590"/>
    <w:rsid w:val="00B66674"/>
    <w:rsid w:val="00B7098A"/>
    <w:rsid w:val="00B716F9"/>
    <w:rsid w:val="00B77B56"/>
    <w:rsid w:val="00B82F86"/>
    <w:rsid w:val="00B83F40"/>
    <w:rsid w:val="00B84329"/>
    <w:rsid w:val="00B85446"/>
    <w:rsid w:val="00B855A4"/>
    <w:rsid w:val="00B86071"/>
    <w:rsid w:val="00B90239"/>
    <w:rsid w:val="00B94FB0"/>
    <w:rsid w:val="00BA2234"/>
    <w:rsid w:val="00BA5FF9"/>
    <w:rsid w:val="00BB30DA"/>
    <w:rsid w:val="00BB5E8A"/>
    <w:rsid w:val="00BC2D76"/>
    <w:rsid w:val="00BC4803"/>
    <w:rsid w:val="00BC7031"/>
    <w:rsid w:val="00BC74B7"/>
    <w:rsid w:val="00BD0EE9"/>
    <w:rsid w:val="00BD3D7A"/>
    <w:rsid w:val="00BD6035"/>
    <w:rsid w:val="00BD73C8"/>
    <w:rsid w:val="00BD74B8"/>
    <w:rsid w:val="00BE09C0"/>
    <w:rsid w:val="00BE0E4E"/>
    <w:rsid w:val="00BE4717"/>
    <w:rsid w:val="00BE5ACE"/>
    <w:rsid w:val="00BE6869"/>
    <w:rsid w:val="00BE6F46"/>
    <w:rsid w:val="00BF18D3"/>
    <w:rsid w:val="00BF71B2"/>
    <w:rsid w:val="00C140E0"/>
    <w:rsid w:val="00C15038"/>
    <w:rsid w:val="00C20C49"/>
    <w:rsid w:val="00C3117C"/>
    <w:rsid w:val="00C32282"/>
    <w:rsid w:val="00C3495F"/>
    <w:rsid w:val="00C422D5"/>
    <w:rsid w:val="00C51FB1"/>
    <w:rsid w:val="00C52FC4"/>
    <w:rsid w:val="00C5354D"/>
    <w:rsid w:val="00C54EFE"/>
    <w:rsid w:val="00C5555F"/>
    <w:rsid w:val="00C61B6E"/>
    <w:rsid w:val="00C663F2"/>
    <w:rsid w:val="00C73B8C"/>
    <w:rsid w:val="00C7556B"/>
    <w:rsid w:val="00C778E0"/>
    <w:rsid w:val="00C85385"/>
    <w:rsid w:val="00C923DD"/>
    <w:rsid w:val="00C9424D"/>
    <w:rsid w:val="00CC07AC"/>
    <w:rsid w:val="00CC2851"/>
    <w:rsid w:val="00CC3E13"/>
    <w:rsid w:val="00CC583E"/>
    <w:rsid w:val="00CC5EAC"/>
    <w:rsid w:val="00CD70D7"/>
    <w:rsid w:val="00CE72D5"/>
    <w:rsid w:val="00CF2F02"/>
    <w:rsid w:val="00CF6F9E"/>
    <w:rsid w:val="00D02889"/>
    <w:rsid w:val="00D12FC1"/>
    <w:rsid w:val="00D17BEA"/>
    <w:rsid w:val="00D23C5D"/>
    <w:rsid w:val="00D25707"/>
    <w:rsid w:val="00D25DFA"/>
    <w:rsid w:val="00D313E2"/>
    <w:rsid w:val="00D33987"/>
    <w:rsid w:val="00D44691"/>
    <w:rsid w:val="00D46228"/>
    <w:rsid w:val="00D46A77"/>
    <w:rsid w:val="00D4726E"/>
    <w:rsid w:val="00D47700"/>
    <w:rsid w:val="00D55826"/>
    <w:rsid w:val="00D60A86"/>
    <w:rsid w:val="00D639D3"/>
    <w:rsid w:val="00D76001"/>
    <w:rsid w:val="00D8670B"/>
    <w:rsid w:val="00D92B67"/>
    <w:rsid w:val="00DA0645"/>
    <w:rsid w:val="00DA08B3"/>
    <w:rsid w:val="00DB4CB3"/>
    <w:rsid w:val="00DB50B6"/>
    <w:rsid w:val="00DB6A56"/>
    <w:rsid w:val="00DC0177"/>
    <w:rsid w:val="00DC242E"/>
    <w:rsid w:val="00DC3EEE"/>
    <w:rsid w:val="00DC46D4"/>
    <w:rsid w:val="00DC4D52"/>
    <w:rsid w:val="00DC5FC2"/>
    <w:rsid w:val="00DD0E33"/>
    <w:rsid w:val="00DD1A36"/>
    <w:rsid w:val="00DD3C30"/>
    <w:rsid w:val="00DE57E4"/>
    <w:rsid w:val="00DF28F7"/>
    <w:rsid w:val="00E0192E"/>
    <w:rsid w:val="00E02F0B"/>
    <w:rsid w:val="00E07922"/>
    <w:rsid w:val="00E07F7A"/>
    <w:rsid w:val="00E116E8"/>
    <w:rsid w:val="00E14A3B"/>
    <w:rsid w:val="00E2184D"/>
    <w:rsid w:val="00E22098"/>
    <w:rsid w:val="00E23676"/>
    <w:rsid w:val="00E26FE6"/>
    <w:rsid w:val="00E33A2D"/>
    <w:rsid w:val="00E33CC5"/>
    <w:rsid w:val="00E37717"/>
    <w:rsid w:val="00E409EB"/>
    <w:rsid w:val="00E435F9"/>
    <w:rsid w:val="00E52178"/>
    <w:rsid w:val="00E55065"/>
    <w:rsid w:val="00E60FE2"/>
    <w:rsid w:val="00E70A55"/>
    <w:rsid w:val="00E7250E"/>
    <w:rsid w:val="00E76C04"/>
    <w:rsid w:val="00E77B4B"/>
    <w:rsid w:val="00E85812"/>
    <w:rsid w:val="00E94046"/>
    <w:rsid w:val="00E94786"/>
    <w:rsid w:val="00EA3EB8"/>
    <w:rsid w:val="00EA704E"/>
    <w:rsid w:val="00EB0519"/>
    <w:rsid w:val="00EB0622"/>
    <w:rsid w:val="00EC0087"/>
    <w:rsid w:val="00EC4E22"/>
    <w:rsid w:val="00ED36EE"/>
    <w:rsid w:val="00EE77DB"/>
    <w:rsid w:val="00EF11D5"/>
    <w:rsid w:val="00EF3364"/>
    <w:rsid w:val="00EF36E3"/>
    <w:rsid w:val="00EF5314"/>
    <w:rsid w:val="00EF6270"/>
    <w:rsid w:val="00F008A2"/>
    <w:rsid w:val="00F10F06"/>
    <w:rsid w:val="00F15401"/>
    <w:rsid w:val="00F23917"/>
    <w:rsid w:val="00F2650C"/>
    <w:rsid w:val="00F26DDE"/>
    <w:rsid w:val="00F275D1"/>
    <w:rsid w:val="00F276C0"/>
    <w:rsid w:val="00F345A9"/>
    <w:rsid w:val="00F413B7"/>
    <w:rsid w:val="00F42163"/>
    <w:rsid w:val="00F43430"/>
    <w:rsid w:val="00F45A18"/>
    <w:rsid w:val="00F46287"/>
    <w:rsid w:val="00F56081"/>
    <w:rsid w:val="00F65AC9"/>
    <w:rsid w:val="00F71E60"/>
    <w:rsid w:val="00F80A0A"/>
    <w:rsid w:val="00F84317"/>
    <w:rsid w:val="00F85824"/>
    <w:rsid w:val="00F9604D"/>
    <w:rsid w:val="00FB1A7F"/>
    <w:rsid w:val="00FC0EE6"/>
    <w:rsid w:val="00FC3563"/>
    <w:rsid w:val="00FC391C"/>
    <w:rsid w:val="00FC4A28"/>
    <w:rsid w:val="00FC678D"/>
    <w:rsid w:val="00FC7A2A"/>
    <w:rsid w:val="00FD00BA"/>
    <w:rsid w:val="00FD322A"/>
    <w:rsid w:val="00FE3A70"/>
    <w:rsid w:val="00FF3DCF"/>
    <w:rsid w:val="00FF3F6C"/>
    <w:rsid w:val="00FF440D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6DED06"/>
  <w15:chartTrackingRefBased/>
  <w15:docId w15:val="{D0C08D65-2092-4C16-9828-E8ED96C2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762B29"/>
    <w:rPr>
      <w:sz w:val="24"/>
      <w:szCs w:val="24"/>
    </w:rPr>
  </w:style>
  <w:style w:type="paragraph" w:styleId="Cmsor1">
    <w:name w:val="heading 1"/>
    <w:basedOn w:val="Norml"/>
    <w:next w:val="Norml"/>
    <w:qFormat/>
    <w:rsid w:val="005538D4"/>
    <w:pPr>
      <w:keepNext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E94786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rsid w:val="00315725"/>
    <w:pPr>
      <w:tabs>
        <w:tab w:val="center" w:pos="4536"/>
        <w:tab w:val="right" w:pos="9072"/>
      </w:tabs>
    </w:pPr>
    <w:rPr>
      <w:szCs w:val="20"/>
    </w:rPr>
  </w:style>
  <w:style w:type="character" w:styleId="Oldalszm">
    <w:name w:val="page number"/>
    <w:basedOn w:val="Bekezdsalapbettpusa"/>
    <w:rsid w:val="00465115"/>
  </w:style>
  <w:style w:type="table" w:styleId="Rcsostblzat">
    <w:name w:val="Table Grid"/>
    <w:basedOn w:val="Normltblzat"/>
    <w:rsid w:val="00465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916921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l"/>
    <w:rsid w:val="00E23676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Bekezds">
    <w:name w:val="Bekezdés"/>
    <w:basedOn w:val="Norml"/>
    <w:rsid w:val="0037676E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customStyle="1" w:styleId="VastagCm">
    <w:name w:val="VastagCím"/>
    <w:basedOn w:val="Norml"/>
    <w:rsid w:val="0037676E"/>
    <w:pPr>
      <w:keepNext/>
      <w:keepLines/>
      <w:overflowPunct w:val="0"/>
      <w:autoSpaceDE w:val="0"/>
      <w:autoSpaceDN w:val="0"/>
      <w:adjustRightInd w:val="0"/>
      <w:spacing w:before="480" w:after="240"/>
      <w:jc w:val="center"/>
      <w:textAlignment w:val="baseline"/>
    </w:pPr>
    <w:rPr>
      <w:rFonts w:ascii="H-Times-Roman" w:hAnsi="H-Times-Roman"/>
      <w:b/>
      <w:szCs w:val="20"/>
      <w:lang w:val="da-DK"/>
    </w:rPr>
  </w:style>
  <w:style w:type="paragraph" w:styleId="Szvegtrzs3">
    <w:name w:val="Body Text 3"/>
    <w:basedOn w:val="Norml"/>
    <w:rsid w:val="0078273C"/>
    <w:pPr>
      <w:spacing w:after="120"/>
    </w:pPr>
    <w:rPr>
      <w:sz w:val="16"/>
      <w:szCs w:val="16"/>
    </w:rPr>
  </w:style>
  <w:style w:type="character" w:customStyle="1" w:styleId="llbChar">
    <w:name w:val="Élőláb Char"/>
    <w:link w:val="llb"/>
    <w:uiPriority w:val="99"/>
    <w:rsid w:val="00452212"/>
    <w:rPr>
      <w:sz w:val="24"/>
      <w:lang w:val="hu-HU" w:eastAsia="hu-HU" w:bidi="ar-SA"/>
    </w:rPr>
  </w:style>
  <w:style w:type="paragraph" w:styleId="lfej">
    <w:name w:val="header"/>
    <w:basedOn w:val="Norml"/>
    <w:rsid w:val="000C071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211BC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1Char0">
    <w:name w:val="Char Char1 Char"/>
    <w:basedOn w:val="Norml"/>
    <w:rsid w:val="000824F1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link w:val="AlcmChar"/>
    <w:uiPriority w:val="11"/>
    <w:qFormat/>
    <w:rsid w:val="00815283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uiPriority w:val="11"/>
    <w:rsid w:val="00815283"/>
    <w:rPr>
      <w:rFonts w:ascii="Arial" w:hAnsi="Arial"/>
      <w:i/>
      <w:sz w:val="24"/>
      <w:lang w:val="hu-HU" w:eastAsia="hu-HU" w:bidi="ar-SA"/>
    </w:rPr>
  </w:style>
  <w:style w:type="paragraph" w:customStyle="1" w:styleId="Char0">
    <w:name w:val="Char"/>
    <w:basedOn w:val="Norml"/>
    <w:rsid w:val="00815283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sid w:val="003D4D95"/>
    <w:rPr>
      <w:color w:val="0000FF"/>
      <w:u w:val="single"/>
    </w:rPr>
  </w:style>
  <w:style w:type="paragraph" w:styleId="Lbjegyzetszveg">
    <w:name w:val="footnote text"/>
    <w:basedOn w:val="Norml"/>
    <w:link w:val="LbjegyzetszvegChar"/>
    <w:semiHidden/>
    <w:rsid w:val="00892EE8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Lbjegyzet-hivatkozs">
    <w:name w:val="footnote reference"/>
    <w:semiHidden/>
    <w:rsid w:val="00892EE8"/>
    <w:rPr>
      <w:vertAlign w:val="superscript"/>
    </w:rPr>
  </w:style>
  <w:style w:type="character" w:customStyle="1" w:styleId="LbjegyzetszvegChar">
    <w:name w:val="Lábjegyzetszöveg Char"/>
    <w:link w:val="Lbjegyzetszveg"/>
    <w:semiHidden/>
    <w:rsid w:val="00646BD4"/>
  </w:style>
  <w:style w:type="paragraph" w:customStyle="1" w:styleId="Default">
    <w:name w:val="Default"/>
    <w:basedOn w:val="Norml"/>
    <w:rsid w:val="00C3495F"/>
    <w:pPr>
      <w:autoSpaceDE w:val="0"/>
      <w:autoSpaceDN w:val="0"/>
    </w:pPr>
    <w:rPr>
      <w:rFonts w:eastAsia="Calibri"/>
      <w:color w:val="000000"/>
      <w:lang w:eastAsia="en-US"/>
    </w:rPr>
  </w:style>
  <w:style w:type="paragraph" w:styleId="NormlWeb">
    <w:name w:val="Normal (Web)"/>
    <w:basedOn w:val="Norml"/>
    <w:uiPriority w:val="99"/>
    <w:unhideWhenUsed/>
    <w:rsid w:val="0085691A"/>
    <w:pPr>
      <w:spacing w:before="100" w:beforeAutospacing="1" w:after="100" w:afterAutospacing="1"/>
    </w:pPr>
  </w:style>
  <w:style w:type="character" w:styleId="Kiemels2">
    <w:name w:val="Strong"/>
    <w:uiPriority w:val="22"/>
    <w:qFormat/>
    <w:rsid w:val="0085691A"/>
    <w:rPr>
      <w:b/>
      <w:bCs/>
    </w:rPr>
  </w:style>
  <w:style w:type="paragraph" w:styleId="Listaszerbekezds">
    <w:name w:val="List Paragraph"/>
    <w:basedOn w:val="Norml"/>
    <w:uiPriority w:val="34"/>
    <w:qFormat/>
    <w:rsid w:val="006E4A18"/>
    <w:pPr>
      <w:ind w:left="720"/>
      <w:contextualSpacing/>
    </w:pPr>
  </w:style>
  <w:style w:type="character" w:customStyle="1" w:styleId="szekhely">
    <w:name w:val="szekhely"/>
    <w:basedOn w:val="Bekezdsalapbettpusa"/>
    <w:rsid w:val="00F6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9D94F-BF98-441D-87A7-922D7F3FC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1</TotalTime>
  <Pages>3</Pages>
  <Words>770</Words>
  <Characters>5917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6674</CharactersWithSpaces>
  <SharedDoc>false</SharedDoc>
  <HLinks>
    <vt:vector size="6" baseType="variant"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http://www.cegled.hu/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dc:description/>
  <cp:lastModifiedBy>Sipos Ágnes</cp:lastModifiedBy>
  <cp:revision>2</cp:revision>
  <cp:lastPrinted>2026-05-11T14:50:00Z</cp:lastPrinted>
  <dcterms:created xsi:type="dcterms:W3CDTF">2026-05-13T06:23:00Z</dcterms:created>
  <dcterms:modified xsi:type="dcterms:W3CDTF">2026-05-13T06:23:00Z</dcterms:modified>
</cp:coreProperties>
</file>